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4D99FF" w14:textId="527A9103" w:rsidR="00D16339" w:rsidRDefault="00376612" w:rsidP="0081318F">
      <w:pPr>
        <w:pStyle w:val="Hailobigtitle"/>
        <w:jc w:val="center"/>
      </w:pPr>
      <w:r>
        <w:t>Bios - Founders</w:t>
      </w:r>
    </w:p>
    <w:p w14:paraId="346AF05C" w14:textId="77777777" w:rsidR="0081318F" w:rsidRDefault="0081318F" w:rsidP="0081318F"/>
    <w:p w14:paraId="55B906F7" w14:textId="5BCCA533" w:rsidR="00BB04B3" w:rsidRPr="00C800A7" w:rsidRDefault="00073B3A" w:rsidP="00C800A7">
      <w:pPr>
        <w:pStyle w:val="Heading2"/>
        <w:rPr>
          <w:noProof/>
          <w:sz w:val="24"/>
          <w:szCs w:val="24"/>
        </w:rPr>
      </w:pPr>
      <w:r w:rsidRPr="00073B3A">
        <w:rPr>
          <w:sz w:val="24"/>
          <w:szCs w:val="24"/>
        </w:rPr>
        <w:t>Orr Danon, CEO</w:t>
      </w:r>
      <w:r w:rsidR="0081318F" w:rsidRPr="0081318F">
        <w:rPr>
          <w:sz w:val="24"/>
          <w:szCs w:val="24"/>
        </w:rPr>
        <w:t>:</w:t>
      </w:r>
      <w:r w:rsidR="0081318F" w:rsidRPr="0081318F">
        <w:rPr>
          <w:noProof/>
          <w:sz w:val="24"/>
          <w:szCs w:val="24"/>
        </w:rPr>
        <w:t xml:space="preserve"> </w:t>
      </w:r>
      <w:r w:rsidR="001640FA">
        <w:rPr>
          <w:noProof/>
          <w:sz w:val="24"/>
          <w:szCs w:val="24"/>
        </w:rPr>
        <w:br/>
      </w:r>
      <w:r w:rsidR="00C110F8">
        <w:rPr>
          <w:noProof/>
        </w:rPr>
        <w:drawing>
          <wp:anchor distT="0" distB="0" distL="114300" distR="114300" simplePos="0" relativeHeight="251659264" behindDoc="0" locked="0" layoutInCell="1" allowOverlap="1" wp14:anchorId="6FD065BF" wp14:editId="7691636F">
            <wp:simplePos x="0" y="0"/>
            <wp:positionH relativeFrom="margin">
              <wp:posOffset>0</wp:posOffset>
            </wp:positionH>
            <wp:positionV relativeFrom="paragraph">
              <wp:posOffset>427355</wp:posOffset>
            </wp:positionV>
            <wp:extent cx="1200150" cy="1200150"/>
            <wp:effectExtent l="0" t="0" r="0" b="0"/>
            <wp:wrapSquare wrapText="bothSides"/>
            <wp:docPr id="2" name="Picture 2" descr="A person in a blu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erson in a blue shir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200150" cy="12001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194C">
        <w:rPr>
          <w:noProof/>
          <w:sz w:val="24"/>
          <w:szCs w:val="24"/>
        </w:rPr>
        <w:br/>
      </w:r>
      <w:r w:rsidR="00BB04B3" w:rsidRPr="00C800A7">
        <w:rPr>
          <w:rFonts w:asciiTheme="minorHAnsi" w:eastAsiaTheme="minorEastAsia" w:hAnsiTheme="minorHAnsi" w:cstheme="minorBidi"/>
          <w:color w:val="auto"/>
          <w:sz w:val="24"/>
          <w:szCs w:val="24"/>
        </w:rPr>
        <w:t>Orr Danon is the CEO and Co-Founder of Hailo.</w:t>
      </w:r>
      <w:r w:rsidR="00BB04B3">
        <w:t xml:space="preserve"> </w:t>
      </w:r>
    </w:p>
    <w:p w14:paraId="364D1C34" w14:textId="77777777" w:rsidR="00BB04B3" w:rsidRDefault="00BB04B3" w:rsidP="00BB04B3">
      <w:pPr>
        <w:ind w:right="-330"/>
      </w:pPr>
      <w:r>
        <w:t xml:space="preserve">Prior to founding Hailo, Orr </w:t>
      </w:r>
      <w:proofErr w:type="gramStart"/>
      <w:r>
        <w:t>has spent</w:t>
      </w:r>
      <w:proofErr w:type="gramEnd"/>
      <w:r>
        <w:t xml:space="preserve"> over a decade working at a leading IDF Technological Unit. During this </w:t>
      </w:r>
      <w:proofErr w:type="gramStart"/>
      <w:r>
        <w:t>time</w:t>
      </w:r>
      <w:proofErr w:type="gramEnd"/>
      <w:r>
        <w:t xml:space="preserve"> he led some of the largest and most complex interdisciplinary projects in the Israeli intelligence community. For the projects he developed and managed, Danon received the Israel Defense Award from the president of Israel, and the Creative Thinking Award from the Head of the Military Intelligence.</w:t>
      </w:r>
    </w:p>
    <w:p w14:paraId="473FD500" w14:textId="77777777" w:rsidR="00BB04B3" w:rsidRDefault="00BB04B3" w:rsidP="00BB04B3">
      <w:pPr>
        <w:ind w:right="-330"/>
      </w:pPr>
    </w:p>
    <w:p w14:paraId="4B984231" w14:textId="76DB403B" w:rsidR="0081318F" w:rsidRDefault="00BB04B3" w:rsidP="00BB04B3">
      <w:pPr>
        <w:ind w:right="-330"/>
      </w:pPr>
      <w:r>
        <w:t xml:space="preserve">Danon holds a B.Sc., Physics &amp; Mathematics from the Hebrew University as part of </w:t>
      </w:r>
      <w:proofErr w:type="gramStart"/>
      <w:r>
        <w:t>the ”Talpiot</w:t>
      </w:r>
      <w:proofErr w:type="gramEnd"/>
      <w:r>
        <w:t>” program and an M.Sc. in Electrical Engineering (cum laude) from the Tel Aviv University.</w:t>
      </w:r>
      <w:r w:rsidR="0081318F">
        <w:rPr>
          <w:rFonts w:cstheme="minorHAnsi"/>
          <w:color w:val="4175E9" w:themeColor="accent2"/>
        </w:rPr>
        <w:br/>
      </w:r>
    </w:p>
    <w:p w14:paraId="5C689A22" w14:textId="0226A521" w:rsidR="0097194C" w:rsidRDefault="00135B6B" w:rsidP="0081318F">
      <w:pPr>
        <w:rPr>
          <w:rFonts w:asciiTheme="majorHAnsi" w:eastAsiaTheme="majorEastAsia" w:hAnsiTheme="majorHAnsi" w:cstheme="majorBidi"/>
          <w:color w:val="007192" w:themeColor="accent1" w:themeShade="BF"/>
        </w:rPr>
      </w:pPr>
      <w:r w:rsidRPr="00135B6B">
        <w:rPr>
          <w:rFonts w:asciiTheme="majorHAnsi" w:eastAsiaTheme="majorEastAsia" w:hAnsiTheme="majorHAnsi" w:cstheme="majorBidi"/>
          <w:color w:val="007192" w:themeColor="accent1" w:themeShade="BF"/>
        </w:rPr>
        <w:t xml:space="preserve">Avi Baum, CTO </w:t>
      </w:r>
      <w:r w:rsidR="0097194C">
        <w:rPr>
          <w:rFonts w:asciiTheme="majorHAnsi" w:eastAsiaTheme="majorEastAsia" w:hAnsiTheme="majorHAnsi" w:cstheme="majorBidi"/>
          <w:color w:val="007192" w:themeColor="accent1" w:themeShade="BF"/>
        </w:rPr>
        <w:br/>
      </w:r>
    </w:p>
    <w:p w14:paraId="63BB08C0" w14:textId="77EFB0A5" w:rsidR="0097194C" w:rsidRPr="0097194C" w:rsidRDefault="00C800A7" w:rsidP="0097194C">
      <w:pPr>
        <w:ind w:right="-330"/>
        <w:rPr>
          <w:rFonts w:cstheme="minorHAnsi"/>
        </w:rPr>
      </w:pPr>
      <w:r>
        <w:rPr>
          <w:rFonts w:asciiTheme="majorHAnsi" w:hAnsiTheme="majorHAnsi"/>
          <w:noProof/>
        </w:rPr>
        <w:drawing>
          <wp:anchor distT="0" distB="0" distL="114300" distR="114300" simplePos="0" relativeHeight="251661312" behindDoc="0" locked="0" layoutInCell="1" allowOverlap="1" wp14:anchorId="41589E28" wp14:editId="4E875241">
            <wp:simplePos x="0" y="0"/>
            <wp:positionH relativeFrom="margin">
              <wp:posOffset>0</wp:posOffset>
            </wp:positionH>
            <wp:positionV relativeFrom="paragraph">
              <wp:posOffset>200025</wp:posOffset>
            </wp:positionV>
            <wp:extent cx="1199515" cy="1199515"/>
            <wp:effectExtent l="0" t="0" r="635" b="635"/>
            <wp:wrapSquare wrapText="bothSides"/>
            <wp:docPr id="3" name="Picture 3" descr="A person wearing glasses and a blu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erson wearing glasses and a blue shir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199515" cy="1199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194C" w:rsidRPr="0097194C">
        <w:rPr>
          <w:rFonts w:cstheme="minorHAnsi"/>
        </w:rPr>
        <w:t xml:space="preserve">Avi Baum has over 17 years’ experience in system engineering, signal processing, algorithms, and telecommunications. Baum has focused on wireless communication technologies for the past 10 years. He has served in various positions in Texas Instruments including his roles as Chief Technologist, Wireless Connectivity Solutions Department; Senior Architect and Technology Advisor; Wireless Connectivity Architecture Department Manager; Senior Architect and Technology Advisor; WLAN Architecture Group Manager; and WLAN System Engineer. Baum also served in an IDF Technological Unit as Individual Contributor and Team Leader.  </w:t>
      </w:r>
    </w:p>
    <w:p w14:paraId="194B9D2C" w14:textId="77777777" w:rsidR="0097194C" w:rsidRPr="0097194C" w:rsidRDefault="0097194C" w:rsidP="0097194C">
      <w:pPr>
        <w:ind w:left="-426" w:right="-330"/>
        <w:rPr>
          <w:rFonts w:cstheme="minorHAnsi"/>
        </w:rPr>
      </w:pPr>
    </w:p>
    <w:p w14:paraId="70AE9C7B" w14:textId="04D95849" w:rsidR="0081318F" w:rsidRPr="00791BE0" w:rsidRDefault="0097194C" w:rsidP="0097194C">
      <w:pPr>
        <w:ind w:left="-426" w:right="-330" w:firstLine="426"/>
        <w:rPr>
          <w:rFonts w:cstheme="minorHAnsi"/>
          <w:u w:val="single"/>
        </w:rPr>
      </w:pPr>
      <w:r w:rsidRPr="0097194C">
        <w:rPr>
          <w:rFonts w:cstheme="minorHAnsi"/>
        </w:rPr>
        <w:t xml:space="preserve">Avi holds a B.Sc. in Electrical Engineering (cum laude) from the Technion.  </w:t>
      </w:r>
    </w:p>
    <w:p w14:paraId="7B13016F" w14:textId="77777777" w:rsidR="0081318F" w:rsidRPr="001B0EEA" w:rsidRDefault="0081318F" w:rsidP="0081318F">
      <w:r w:rsidRPr="001B0EEA">
        <w:t xml:space="preserve">Employees: </w:t>
      </w:r>
      <w:r>
        <w:t>200</w:t>
      </w:r>
      <w:r w:rsidRPr="001B0EEA">
        <w:t>+</w:t>
      </w:r>
    </w:p>
    <w:p w14:paraId="232AF411" w14:textId="3125A503" w:rsidR="0081318F" w:rsidRPr="001B0EEA" w:rsidRDefault="0081318F" w:rsidP="0081318F">
      <w:r w:rsidRPr="001B0EEA">
        <w:t>Funding to Date: $</w:t>
      </w:r>
      <w:r>
        <w:t>350</w:t>
      </w:r>
      <w:r w:rsidRPr="001B0EEA">
        <w:t>M</w:t>
      </w:r>
      <w:r>
        <w:t>, Round C</w:t>
      </w:r>
    </w:p>
    <w:sectPr w:rsidR="0081318F" w:rsidRPr="001B0EEA" w:rsidSect="001E4494">
      <w:headerReference w:type="even" r:id="rId13"/>
      <w:headerReference w:type="default" r:id="rId14"/>
      <w:footerReference w:type="even" r:id="rId15"/>
      <w:footerReference w:type="default" r:id="rId16"/>
      <w:headerReference w:type="first" r:id="rId17"/>
      <w:footerReference w:type="first" r:id="rId18"/>
      <w:pgSz w:w="11907" w:h="16840" w:code="9"/>
      <w:pgMar w:top="2268" w:right="1418" w:bottom="2552" w:left="1418"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0FA63D" w14:textId="77777777" w:rsidR="0081318F" w:rsidRDefault="0081318F" w:rsidP="00AD79D1">
      <w:r>
        <w:separator/>
      </w:r>
    </w:p>
  </w:endnote>
  <w:endnote w:type="continuationSeparator" w:id="0">
    <w:p w14:paraId="6994941F" w14:textId="77777777" w:rsidR="0081318F" w:rsidRDefault="0081318F" w:rsidP="00AD7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Light">
    <w:panose1 w:val="020B0502040204020203"/>
    <w:charset w:val="00"/>
    <w:family w:val="swiss"/>
    <w:pitch w:val="variable"/>
    <w:sig w:usb0="E4002EFF" w:usb1="C000E47F" w:usb2="00000009" w:usb3="00000000" w:csb0="000001FF" w:csb1="00000000"/>
    <w:embedRegular r:id="rId1" w:fontKey="{AB1FDAD1-914C-4813-9AAF-C76E71213980}"/>
    <w:embedBold r:id="rId2" w:fontKey="{46DE6219-3303-4AEA-B3F1-9609EE595A28}"/>
  </w:font>
  <w:font w:name="Segoe UI">
    <w:panose1 w:val="020B0502040204020203"/>
    <w:charset w:val="00"/>
    <w:family w:val="swiss"/>
    <w:pitch w:val="variable"/>
    <w:sig w:usb0="E4002EFF" w:usb1="C000E47F" w:usb2="00000009" w:usb3="00000000" w:csb0="000001FF" w:csb1="00000000"/>
    <w:embedRegular r:id="rId3" w:fontKey="{C3037664-DBF8-40F9-847C-696F9BBE0573}"/>
    <w:embedBold r:id="rId4" w:fontKey="{6F6B8E39-2C10-47E8-8384-9377A529C747}"/>
  </w:font>
  <w:font w:name="Adobe Hebrew">
    <w:panose1 w:val="00000000000000000000"/>
    <w:charset w:val="B1"/>
    <w:family w:val="roman"/>
    <w:notTrueType/>
    <w:pitch w:val="variable"/>
    <w:sig w:usb0="00000803" w:usb1="40000000" w:usb2="00000000" w:usb3="00000000" w:csb0="00000021" w:csb1="00000000"/>
  </w:font>
  <w:font w:name="Montserrat Light">
    <w:charset w:val="00"/>
    <w:family w:val="auto"/>
    <w:pitch w:val="variable"/>
    <w:sig w:usb0="2000020F" w:usb1="00000003" w:usb2="00000000" w:usb3="00000000" w:csb0="00000197" w:csb1="00000000"/>
    <w:embedRegular r:id="rId5" w:fontKey="{C8031FCF-4EC8-4807-BA3E-EAA7050CC0A2}"/>
  </w:font>
  <w:font w:name="SimHei">
    <w:altName w:val="黑体"/>
    <w:panose1 w:val="02010600030101010101"/>
    <w:charset w:val="86"/>
    <w:family w:val="modern"/>
    <w:pitch w:val="fixed"/>
    <w:sig w:usb0="800002BF" w:usb1="38CF7CFA" w:usb2="00000016" w:usb3="00000000" w:csb0="00040001" w:csb1="00000000"/>
  </w:font>
  <w:font w:name="Open Sans">
    <w:altName w:val="Open Sans"/>
    <w:charset w:val="00"/>
    <w:family w:val="swiss"/>
    <w:pitch w:val="variable"/>
    <w:sig w:usb0="E00002EF" w:usb1="4000205B" w:usb2="00000028" w:usb3="00000000" w:csb0="0000019F" w:csb1="00000000"/>
    <w:embedRegular r:id="rId6" w:fontKey="{2E6A809B-917D-49FE-8B57-CB36A74A6445}"/>
    <w:embedBold r:id="rId7" w:fontKey="{8AA58120-AB76-47C1-9597-836208352457}"/>
    <w:embedBoldItalic r:id="rId8" w:fontKey="{AA7FFFD7-0D59-434B-8823-2E0DC895F655}"/>
  </w:font>
  <w:font w:name="Consolas">
    <w:panose1 w:val="020B0609020204030204"/>
    <w:charset w:val="00"/>
    <w:family w:val="modern"/>
    <w:pitch w:val="fixed"/>
    <w:sig w:usb0="E00006FF" w:usb1="0000FCFF" w:usb2="00000001" w:usb3="00000000" w:csb0="0000019F" w:csb1="00000000"/>
    <w:embedRegular r:id="rId9" w:fontKey="{4B4A5CF6-5D17-4B9A-ABF3-8326789E94A5}"/>
  </w:font>
  <w:font w:name="Montserrat SemiBold">
    <w:charset w:val="00"/>
    <w:family w:val="auto"/>
    <w:pitch w:val="variable"/>
    <w:sig w:usb0="2000020F" w:usb1="00000003" w:usb2="00000000" w:usb3="00000000" w:csb0="00000197" w:csb1="00000000"/>
    <w:embedBold r:id="rId10" w:fontKey="{3FB9C3F6-59B8-4214-BB86-6DAB1AB2B33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470031" w14:textId="77777777" w:rsidR="00B53970" w:rsidRDefault="00B539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BAE03C" w14:textId="77777777" w:rsidR="002C52EE" w:rsidRDefault="002C52EE">
    <w:pPr>
      <w:pStyle w:val="Footer"/>
    </w:pPr>
    <w:r w:rsidRPr="00D52C24">
      <w:rPr>
        <w:noProof/>
      </w:rPr>
      <mc:AlternateContent>
        <mc:Choice Requires="wpg">
          <w:drawing>
            <wp:anchor distT="0" distB="0" distL="114300" distR="114300" simplePos="0" relativeHeight="251668480" behindDoc="1" locked="0" layoutInCell="1" allowOverlap="1" wp14:anchorId="4F9BC072" wp14:editId="2532B480">
              <wp:simplePos x="0" y="0"/>
              <wp:positionH relativeFrom="page">
                <wp:posOffset>4191000</wp:posOffset>
              </wp:positionH>
              <wp:positionV relativeFrom="page">
                <wp:posOffset>9717405</wp:posOffset>
              </wp:positionV>
              <wp:extent cx="12164400" cy="975600"/>
              <wp:effectExtent l="0" t="0" r="8890" b="0"/>
              <wp:wrapNone/>
              <wp:docPr id="1208011286" name="Group 1208011286"/>
              <wp:cNvGraphicFramePr/>
              <a:graphic xmlns:a="http://schemas.openxmlformats.org/drawingml/2006/main">
                <a:graphicData uri="http://schemas.microsoft.com/office/word/2010/wordprocessingGroup">
                  <wpg:wgp>
                    <wpg:cNvGrpSpPr/>
                    <wpg:grpSpPr>
                      <a:xfrm>
                        <a:off x="0" y="0"/>
                        <a:ext cx="12164400" cy="975600"/>
                        <a:chOff x="0" y="0"/>
                        <a:chExt cx="5789410" cy="464977"/>
                      </a:xfrm>
                    </wpg:grpSpPr>
                    <wpg:grpSp>
                      <wpg:cNvPr id="1208011287" name="Group 1208011287"/>
                      <wpg:cNvGrpSpPr/>
                      <wpg:grpSpPr>
                        <a:xfrm>
                          <a:off x="0" y="0"/>
                          <a:ext cx="1383960" cy="464977"/>
                          <a:chOff x="0" y="0"/>
                          <a:chExt cx="1383960" cy="464977"/>
                        </a:xfrm>
                      </wpg:grpSpPr>
                      <wps:wsp>
                        <wps:cNvPr id="1208011288" name="Oval 1208011288"/>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89" name="Oval 1208011289"/>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90" name="Oval 1208011290"/>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91" name="Oval 1208011291"/>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92" name="Oval 1208011292"/>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93" name="Freeform 1208011293"/>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1208011295" name="Freeform 1208011295"/>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44" name="Freeform 433326144"/>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45" name="Freeform 433326145"/>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46" name="Freeform 433326146"/>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433326147" name="Group 433326147"/>
                      <wpg:cNvGrpSpPr/>
                      <wpg:grpSpPr>
                        <a:xfrm>
                          <a:off x="1439723" y="0"/>
                          <a:ext cx="1416482" cy="464820"/>
                          <a:chOff x="-32824" y="0"/>
                          <a:chExt cx="1416784" cy="464977"/>
                        </a:xfrm>
                      </wpg:grpSpPr>
                      <wps:wsp>
                        <wps:cNvPr id="433326148" name="Oval 433326148"/>
                        <wps:cNvSpPr>
                          <a:spLocks noChangeArrowheads="1"/>
                        </wps:cNvSpPr>
                        <wps:spPr bwMode="auto">
                          <a:xfrm rot="16200000">
                            <a:off x="-32739"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49" name="Oval 433326149"/>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50" name="Oval 433326150"/>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51" name="Oval 433326151"/>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52" name="Oval 433326152"/>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53" name="Freeform 433326153"/>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55" name="Freeform 433326155"/>
                        <wps:cNvSpPr/>
                        <wps:spPr>
                          <a:xfrm>
                            <a:off x="-32739"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56" name="Freeform 433326156"/>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57" name="Freeform 433326157"/>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58" name="Freeform 433326158"/>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433326159" name="Group 433326159"/>
                      <wpg:cNvGrpSpPr/>
                      <wpg:grpSpPr>
                        <a:xfrm>
                          <a:off x="2933205" y="0"/>
                          <a:ext cx="1383665" cy="464820"/>
                          <a:chOff x="0" y="0"/>
                          <a:chExt cx="1383960" cy="464977"/>
                        </a:xfrm>
                      </wpg:grpSpPr>
                      <wps:wsp>
                        <wps:cNvPr id="433326160" name="Oval 433326160"/>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1" name="Oval 433326161"/>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2" name="Oval 433326162"/>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3" name="Oval 433326163"/>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4" name="Oval 433326164"/>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5" name="Freeform 433326165"/>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66" name="Freeform 433326166"/>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67" name="Freeform 433326167"/>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68" name="Freeform 433326168"/>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69" name="Freeform 433326169"/>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433326170" name="Group 433326170"/>
                      <wpg:cNvGrpSpPr/>
                      <wpg:grpSpPr>
                        <a:xfrm>
                          <a:off x="4405745" y="0"/>
                          <a:ext cx="1383665" cy="464820"/>
                          <a:chOff x="0" y="0"/>
                          <a:chExt cx="1383960" cy="464977"/>
                        </a:xfrm>
                      </wpg:grpSpPr>
                      <wps:wsp>
                        <wps:cNvPr id="433326171" name="Oval 433326171"/>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72" name="Oval 433326172"/>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73" name="Oval 433326173"/>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74" name="Oval 433326174"/>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75" name="Oval 433326175"/>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531644256" name="Freeform 531644256"/>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531644257" name="Freeform 531644257"/>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531644258" name="Freeform 531644258"/>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531644260" name="Freeform 531644260"/>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531644261" name="Freeform 531644261"/>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FC8B040" id="Group 1208011286" o:spid="_x0000_s1026" style="position:absolute;margin-left:330pt;margin-top:765.15pt;width:957.85pt;height:76.8pt;z-index:-251648000;mso-position-horizontal-relative:page;mso-position-vertical-relative:page;mso-width-relative:margin;mso-height-relative:margin" coordsize="57894,4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">
              <v:group id="Group 1208011287" o:spid="_x0000_s1027" style="position:absolute;width:13839;height:4649"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">
                <v:oval id="Oval 1208011288" o:spid="_x0000_s1028"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" fillcolor="#d4dde6" stroked="f">
                  <v:fill opacity="39321f"/>
                </v:oval>
                <v:oval id="Oval 1208011289" o:spid="_x0000_s1029"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" fillcolor="#d4dde6" stroked="f">
                  <v:fill opacity="39321f"/>
                </v:oval>
                <v:oval id="Oval 1208011290" o:spid="_x0000_s1030"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" fillcolor="#d4dde6" stroked="f">
                  <v:fill opacity="39321f"/>
                </v:oval>
                <v:oval id="Oval 1208011291" o:spid="_x0000_s1031"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" fillcolor="#d4dde6" stroked="f">
                  <v:fill opacity="39321f"/>
                </v:oval>
                <v:oval id="Oval 1208011292" o:spid="_x0000_s1032"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" fillcolor="#d4dde6" stroked="f">
                  <v:fill opacity="39321f"/>
                </v:oval>
                <v:shape id="Freeform 1208011293" o:spid="_x0000_s1033"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1208011295" o:spid="_x0000_s1034"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44" o:spid="_x0000_s1035"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45" o:spid="_x0000_s1036"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46" o:spid="_x0000_s1037"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433326147" o:spid="_x0000_s1038" style="position:absolute;left:14397;width:14165;height:4648" coordorigin="-328" coordsize="14167,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">
                <v:oval id="Oval 433326148" o:spid="_x0000_s1039" style="position:absolute;left:-327;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" fillcolor="#d4dde6" stroked="f">
                  <v:fill opacity="39321f"/>
                </v:oval>
                <v:oval id="Oval 433326149" o:spid="_x0000_s1040"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" fillcolor="#d4dde6" stroked="f">
                  <v:fill opacity="39321f"/>
                </v:oval>
                <v:oval id="Oval 433326150" o:spid="_x0000_s1041"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" fillcolor="#d4dde6" stroked="f">
                  <v:fill opacity="39321f"/>
                </v:oval>
                <v:oval id="Oval 433326151" o:spid="_x0000_s1042"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" fillcolor="#d4dde6" stroked="f">
                  <v:fill opacity="39321f"/>
                </v:oval>
                <v:oval id="Oval 433326152" o:spid="_x0000_s1043"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" fillcolor="#d4dde6" stroked="f">
                  <v:fill opacity="39321f"/>
                </v:oval>
                <v:shape id="Freeform 433326153" o:spid="_x0000_s1044"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433326155" o:spid="_x0000_s1045" style="position:absolute;left:-327;top:2967;width:2319;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56" o:spid="_x0000_s1046"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57" o:spid="_x0000_s1047"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58" o:spid="_x0000_s1048"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433326159" o:spid="_x0000_s1049" style="position:absolute;left:29332;width:13836;height:4648"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">
                <v:oval id="Oval 433326160" o:spid="_x0000_s1050"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" fillcolor="#d4dde6" stroked="f">
                  <v:fill opacity="39321f"/>
                </v:oval>
                <v:oval id="Oval 433326161" o:spid="_x0000_s1051"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" fillcolor="#d4dde6" stroked="f">
                  <v:fill opacity="39321f"/>
                </v:oval>
                <v:oval id="Oval 433326162" o:spid="_x0000_s1052"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" fillcolor="#d4dde6" stroked="f">
                  <v:fill opacity="39321f"/>
                </v:oval>
                <v:oval id="Oval 433326163" o:spid="_x0000_s1053"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" fillcolor="#d4dde6" stroked="f">
                  <v:fill opacity="39321f"/>
                </v:oval>
                <v:oval id="Oval 433326164" o:spid="_x0000_s1054"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" fillcolor="#d4dde6" stroked="f">
                  <v:fill opacity="39321f"/>
                </v:oval>
                <v:shape id="Freeform 433326165" o:spid="_x0000_s1055"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433326166" o:spid="_x0000_s1056"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67" o:spid="_x0000_s1057"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68" o:spid="_x0000_s1058"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69" o:spid="_x0000_s1059"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433326170" o:spid="_x0000_s1060" style="position:absolute;left:44057;width:13837;height:4648"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">
                <v:oval id="Oval 433326171" o:spid="_x0000_s1061"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" fillcolor="#d4dde6" stroked="f">
                  <v:fill opacity="39321f"/>
                </v:oval>
                <v:oval id="Oval 433326172" o:spid="_x0000_s1062"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" fillcolor="#d4dde6" stroked="f">
                  <v:fill opacity="39321f"/>
                </v:oval>
                <v:oval id="Oval 433326173" o:spid="_x0000_s1063"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" fillcolor="#d4dde6" stroked="f">
                  <v:fill opacity="39321f"/>
                </v:oval>
                <v:oval id="Oval 433326174" o:spid="_x0000_s1064"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" fillcolor="#d4dde6" stroked="f">
                  <v:fill opacity="39321f"/>
                </v:oval>
                <v:oval id="Oval 433326175" o:spid="_x0000_s1065"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" fillcolor="#d4dde6" stroked="f">
                  <v:fill opacity="39321f"/>
                </v:oval>
                <v:shape id="Freeform 531644256" o:spid="_x0000_s1066"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531644257" o:spid="_x0000_s1067"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531644258" o:spid="_x0000_s1068"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531644260" o:spid="_x0000_s1069"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531644261" o:spid="_x0000_s1070"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w10:wrap anchorx="page" anchory="page"/>
            </v:group>
          </w:pict>
        </mc:Fallback>
      </mc:AlternateContent>
    </w:r>
    <w:r>
      <w:rPr>
        <w:noProof/>
      </w:rPr>
      <mc:AlternateContent>
        <mc:Choice Requires="wps">
          <w:drawing>
            <wp:anchor distT="0" distB="0" distL="114300" distR="114300" simplePos="0" relativeHeight="251666432" behindDoc="0" locked="0" layoutInCell="1" allowOverlap="1" wp14:anchorId="2543593C" wp14:editId="23C31842">
              <wp:simplePos x="0" y="0"/>
              <wp:positionH relativeFrom="column">
                <wp:posOffset>0</wp:posOffset>
              </wp:positionH>
              <wp:positionV relativeFrom="page">
                <wp:posOffset>9775190</wp:posOffset>
              </wp:positionV>
              <wp:extent cx="2952000" cy="212400"/>
              <wp:effectExtent l="0" t="0" r="127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000" cy="212400"/>
                      </a:xfrm>
                      <a:prstGeom prst="rect">
                        <a:avLst/>
                      </a:prstGeom>
                      <a:noFill/>
                      <a:ln w="9525">
                        <a:noFill/>
                        <a:miter lim="800000"/>
                        <a:headEnd/>
                        <a:tailEnd/>
                      </a:ln>
                    </wps:spPr>
                    <wps:txbx>
                      <w:txbxContent>
                        <w:p w14:paraId="1DDAB275" w14:textId="77777777" w:rsidR="002C52EE" w:rsidRPr="00C80CA0" w:rsidRDefault="002C52EE" w:rsidP="002C52EE">
                          <w:pPr>
                            <w:rPr>
                              <w:rFonts w:asciiTheme="majorHAnsi" w:hAnsiTheme="majorHAnsi" w:cstheme="majorHAnsi"/>
                              <w:color w:val="44546A" w:themeColor="text2"/>
                              <w:spacing w:val="10"/>
                            </w:rPr>
                          </w:pPr>
                          <w:r>
                            <w:rPr>
                              <w:rFonts w:asciiTheme="majorHAnsi" w:hAnsiTheme="majorHAnsi" w:cstheme="majorHAnsi"/>
                              <w:color w:val="44546A" w:themeColor="text2"/>
                              <w:spacing w:val="10"/>
                            </w:rPr>
                            <w:fldChar w:fldCharType="begin"/>
                          </w:r>
                          <w:r>
                            <w:rPr>
                              <w:rFonts w:asciiTheme="majorHAnsi" w:hAnsiTheme="majorHAnsi" w:cstheme="majorHAnsi"/>
                              <w:color w:val="44546A" w:themeColor="text2"/>
                              <w:spacing w:val="10"/>
                            </w:rPr>
                            <w:instrText xml:space="preserve"> PAGE  \* Arabic  \* MERGEFORMAT </w:instrText>
                          </w:r>
                          <w:r>
                            <w:rPr>
                              <w:rFonts w:asciiTheme="majorHAnsi" w:hAnsiTheme="majorHAnsi" w:cstheme="majorHAnsi"/>
                              <w:color w:val="44546A" w:themeColor="text2"/>
                              <w:spacing w:val="10"/>
                            </w:rPr>
                            <w:fldChar w:fldCharType="separate"/>
                          </w:r>
                          <w:r w:rsidR="00694413">
                            <w:rPr>
                              <w:rFonts w:asciiTheme="majorHAnsi" w:hAnsiTheme="majorHAnsi" w:cstheme="majorHAnsi"/>
                              <w:noProof/>
                              <w:color w:val="44546A" w:themeColor="text2"/>
                              <w:spacing w:val="10"/>
                            </w:rPr>
                            <w:t>2</w:t>
                          </w:r>
                          <w:r>
                            <w:rPr>
                              <w:rFonts w:asciiTheme="majorHAnsi" w:hAnsiTheme="majorHAnsi" w:cstheme="majorHAnsi"/>
                              <w:color w:val="44546A" w:themeColor="text2"/>
                              <w:spacing w:val="10"/>
                            </w:rPr>
                            <w:fldChar w:fldCharType="end"/>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2543593C" id="_x0000_t202" coordsize="21600,21600" o:spt="202" path="m,l,21600r21600,l21600,xe">
              <v:stroke joinstyle="miter"/>
              <v:path gradientshapeok="t" o:connecttype="rect"/>
            </v:shapetype>
            <v:shape id="Text Box 2" o:spid="_x0000_s1026" type="#_x0000_t202" style="position:absolute;margin-left:0;margin-top:769.7pt;width:232.45pt;height:16.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" filled="f" stroked="f">
              <v:textbox style="mso-fit-shape-to-text:t" inset="0,0,0,0">
                <w:txbxContent>
                  <w:p w14:paraId="1DDAB275" w14:textId="77777777" w:rsidR="002C52EE" w:rsidRPr="00C80CA0" w:rsidRDefault="002C52EE" w:rsidP="002C52EE">
                    <w:pPr>
                      <w:rPr>
                        <w:rFonts w:asciiTheme="majorHAnsi" w:hAnsiTheme="majorHAnsi" w:cstheme="majorHAnsi"/>
                        <w:color w:val="44546A" w:themeColor="text2"/>
                        <w:spacing w:val="10"/>
                      </w:rPr>
                    </w:pPr>
                    <w:r>
                      <w:rPr>
                        <w:rFonts w:asciiTheme="majorHAnsi" w:hAnsiTheme="majorHAnsi" w:cstheme="majorHAnsi"/>
                        <w:color w:val="44546A" w:themeColor="text2"/>
                        <w:spacing w:val="10"/>
                      </w:rPr>
                      <w:fldChar w:fldCharType="begin"/>
                    </w:r>
                    <w:r>
                      <w:rPr>
                        <w:rFonts w:asciiTheme="majorHAnsi" w:hAnsiTheme="majorHAnsi" w:cstheme="majorHAnsi"/>
                        <w:color w:val="44546A" w:themeColor="text2"/>
                        <w:spacing w:val="10"/>
                      </w:rPr>
                      <w:instrText xml:space="preserve"> PAGE  \* Arabic  \* MERGEFORMAT </w:instrText>
                    </w:r>
                    <w:r>
                      <w:rPr>
                        <w:rFonts w:asciiTheme="majorHAnsi" w:hAnsiTheme="majorHAnsi" w:cstheme="majorHAnsi"/>
                        <w:color w:val="44546A" w:themeColor="text2"/>
                        <w:spacing w:val="10"/>
                      </w:rPr>
                      <w:fldChar w:fldCharType="separate"/>
                    </w:r>
                    <w:r w:rsidR="00694413">
                      <w:rPr>
                        <w:rFonts w:asciiTheme="majorHAnsi" w:hAnsiTheme="majorHAnsi" w:cstheme="majorHAnsi"/>
                        <w:noProof/>
                        <w:color w:val="44546A" w:themeColor="text2"/>
                        <w:spacing w:val="10"/>
                      </w:rPr>
                      <w:t>2</w:t>
                    </w:r>
                    <w:r>
                      <w:rPr>
                        <w:rFonts w:asciiTheme="majorHAnsi" w:hAnsiTheme="majorHAnsi" w:cstheme="majorHAnsi"/>
                        <w:color w:val="44546A" w:themeColor="text2"/>
                        <w:spacing w:val="10"/>
                      </w:rPr>
                      <w:fldChar w:fldCharType="end"/>
                    </w:r>
                  </w:p>
                </w:txbxContent>
              </v:textbox>
              <w10:wrap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561174" w14:textId="77777777" w:rsidR="00010F0E" w:rsidRDefault="00D52C24" w:rsidP="001F6F6E">
    <w:pPr>
      <w:pStyle w:val="Footer"/>
      <w:tabs>
        <w:tab w:val="clear" w:pos="4680"/>
        <w:tab w:val="clear" w:pos="9360"/>
        <w:tab w:val="left" w:pos="10080"/>
      </w:tabs>
    </w:pPr>
    <w:r w:rsidRPr="00D52C24">
      <w:rPr>
        <w:noProof/>
      </w:rPr>
      <mc:AlternateContent>
        <mc:Choice Requires="wpg">
          <w:drawing>
            <wp:anchor distT="0" distB="0" distL="114300" distR="114300" simplePos="0" relativeHeight="251661312" behindDoc="0" locked="0" layoutInCell="1" allowOverlap="1" wp14:anchorId="71203BA1" wp14:editId="7C9C8067">
              <wp:simplePos x="0" y="0"/>
              <wp:positionH relativeFrom="column">
                <wp:posOffset>-147320</wp:posOffset>
              </wp:positionH>
              <wp:positionV relativeFrom="page">
                <wp:posOffset>9775190</wp:posOffset>
              </wp:positionV>
              <wp:extent cx="4399200" cy="212400"/>
              <wp:effectExtent l="0" t="0" r="1905" b="0"/>
              <wp:wrapNone/>
              <wp:docPr id="4793" name="Group 4793"/>
              <wp:cNvGraphicFramePr/>
              <a:graphic xmlns:a="http://schemas.openxmlformats.org/drawingml/2006/main">
                <a:graphicData uri="http://schemas.microsoft.com/office/word/2010/wordprocessingGroup">
                  <wpg:wgp>
                    <wpg:cNvGrpSpPr/>
                    <wpg:grpSpPr>
                      <a:xfrm>
                        <a:off x="0" y="0"/>
                        <a:ext cx="4399200" cy="212400"/>
                        <a:chOff x="0" y="0"/>
                        <a:chExt cx="4399087" cy="211455"/>
                      </a:xfrm>
                    </wpg:grpSpPr>
                    <wps:wsp>
                      <wps:cNvPr id="4794" name="Text Box 2"/>
                      <wps:cNvSpPr txBox="1">
                        <a:spLocks noChangeArrowheads="1"/>
                      </wps:cNvSpPr>
                      <wps:spPr bwMode="auto">
                        <a:xfrm>
                          <a:off x="3180522" y="0"/>
                          <a:ext cx="1218565" cy="211455"/>
                        </a:xfrm>
                        <a:prstGeom prst="rect">
                          <a:avLst/>
                        </a:prstGeom>
                        <a:noFill/>
                        <a:ln w="9525">
                          <a:noFill/>
                          <a:miter lim="800000"/>
                          <a:headEnd/>
                          <a:tailEnd/>
                        </a:ln>
                      </wps:spPr>
                      <wps:txbx>
                        <w:txbxContent>
                          <w:p w14:paraId="2790CE87" w14:textId="77777777" w:rsidR="00D52C24" w:rsidRPr="00D52C24" w:rsidRDefault="00D52C24" w:rsidP="00D52C24">
                            <w:pPr>
                              <w:rPr>
                                <w:rFonts w:asciiTheme="majorHAnsi" w:hAnsiTheme="majorHAnsi" w:cstheme="majorHAnsi"/>
                                <w:color w:val="252525"/>
                                <w:spacing w:val="10"/>
                              </w:rPr>
                            </w:pPr>
                            <w:r w:rsidRPr="00D52C24">
                              <w:rPr>
                                <w:rFonts w:asciiTheme="majorHAnsi" w:hAnsiTheme="majorHAnsi" w:cstheme="majorHAnsi"/>
                                <w:color w:val="252525"/>
                                <w:spacing w:val="10"/>
                              </w:rPr>
                              <w:t>www.hailo.ai</w:t>
                            </w:r>
                          </w:p>
                        </w:txbxContent>
                      </wps:txbx>
                      <wps:bodyPr rot="0" vert="horz" wrap="square" lIns="0" tIns="0" rIns="0" bIns="0" anchor="t" anchorCtr="0">
                        <a:spAutoFit/>
                      </wps:bodyPr>
                    </wps:wsp>
                    <wps:wsp>
                      <wps:cNvPr id="4795" name="Text Box 2"/>
                      <wps:cNvSpPr txBox="1">
                        <a:spLocks noChangeArrowheads="1"/>
                      </wps:cNvSpPr>
                      <wps:spPr bwMode="auto">
                        <a:xfrm>
                          <a:off x="3008244" y="0"/>
                          <a:ext cx="132080" cy="211455"/>
                        </a:xfrm>
                        <a:prstGeom prst="rect">
                          <a:avLst/>
                        </a:prstGeom>
                        <a:noFill/>
                        <a:ln w="9525">
                          <a:noFill/>
                          <a:miter lim="800000"/>
                          <a:headEnd/>
                          <a:tailEnd/>
                        </a:ln>
                      </wps:spPr>
                      <wps:txbx>
                        <w:txbxContent>
                          <w:p w14:paraId="079CCCAD" w14:textId="77777777" w:rsidR="00D52C24" w:rsidRPr="00D52C24" w:rsidRDefault="00D52C24" w:rsidP="00D52C24">
                            <w:pPr>
                              <w:jc w:val="center"/>
                              <w:rPr>
                                <w:rFonts w:cstheme="minorHAnsi"/>
                                <w:color w:val="252525"/>
                                <w:spacing w:val="10"/>
                              </w:rPr>
                            </w:pPr>
                            <w:r w:rsidRPr="00D52C24">
                              <w:rPr>
                                <w:rFonts w:cstheme="minorHAnsi"/>
                                <w:color w:val="252525"/>
                                <w:spacing w:val="10"/>
                              </w:rPr>
                              <w:t>|</w:t>
                            </w:r>
                          </w:p>
                        </w:txbxContent>
                      </wps:txbx>
                      <wps:bodyPr rot="0" vert="horz" wrap="square" lIns="0" tIns="0" rIns="0" bIns="0" anchor="t" anchorCtr="0">
                        <a:spAutoFit/>
                      </wps:bodyPr>
                    </wps:wsp>
                    <wps:wsp>
                      <wps:cNvPr id="4796" name="Text Box 2"/>
                      <wps:cNvSpPr txBox="1">
                        <a:spLocks noChangeArrowheads="1"/>
                      </wps:cNvSpPr>
                      <wps:spPr bwMode="auto">
                        <a:xfrm>
                          <a:off x="0" y="0"/>
                          <a:ext cx="2950768" cy="211145"/>
                        </a:xfrm>
                        <a:prstGeom prst="rect">
                          <a:avLst/>
                        </a:prstGeom>
                        <a:noFill/>
                        <a:ln w="9525">
                          <a:noFill/>
                          <a:miter lim="800000"/>
                          <a:headEnd/>
                          <a:tailEnd/>
                        </a:ln>
                      </wps:spPr>
                      <wps:txbx>
                        <w:txbxContent>
                          <w:p w14:paraId="2687F795" w14:textId="77777777" w:rsidR="00D52C24" w:rsidRPr="00D52C24" w:rsidRDefault="00D52C24" w:rsidP="00D52C24">
                            <w:pPr>
                              <w:jc w:val="right"/>
                              <w:rPr>
                                <w:rFonts w:asciiTheme="majorHAnsi" w:hAnsiTheme="majorHAnsi" w:cstheme="majorHAnsi"/>
                                <w:color w:val="252525"/>
                                <w:spacing w:val="10"/>
                              </w:rPr>
                            </w:pPr>
                            <w:r w:rsidRPr="00D52C24">
                              <w:rPr>
                                <w:rFonts w:asciiTheme="majorHAnsi" w:hAnsiTheme="majorHAnsi" w:cstheme="majorHAnsi"/>
                                <w:color w:val="252525"/>
                                <w:spacing w:val="10"/>
                              </w:rPr>
                              <w:t xml:space="preserve">Yigal Alon </w:t>
                            </w:r>
                            <w:r w:rsidR="001E4494">
                              <w:rPr>
                                <w:rFonts w:asciiTheme="majorHAnsi" w:hAnsiTheme="majorHAnsi" w:cstheme="majorHAnsi"/>
                                <w:color w:val="252525"/>
                                <w:spacing w:val="10"/>
                              </w:rPr>
                              <w:t>82</w:t>
                            </w:r>
                            <w:r w:rsidRPr="00D52C24">
                              <w:rPr>
                                <w:rFonts w:asciiTheme="majorHAnsi" w:hAnsiTheme="majorHAnsi" w:cstheme="majorHAnsi"/>
                                <w:color w:val="252525"/>
                                <w:spacing w:val="10"/>
                              </w:rPr>
                              <w:t xml:space="preserve">, Tel Aviv, Israel </w:t>
                            </w:r>
                            <w:r w:rsidR="00B53970" w:rsidRPr="00B53970">
                              <w:rPr>
                                <w:rFonts w:asciiTheme="majorHAnsi" w:hAnsiTheme="majorHAnsi" w:cstheme="majorHAnsi"/>
                                <w:color w:val="252525"/>
                                <w:spacing w:val="10"/>
                              </w:rPr>
                              <w:t>6789124</w:t>
                            </w:r>
                          </w:p>
                        </w:txbxContent>
                      </wps:txbx>
                      <wps:bodyPr rot="0" vert="horz" wrap="square" lIns="0" tIns="0" rIns="0" bIns="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71203BA1" id="Group 4793" o:spid="_x0000_s1027" style="position:absolute;margin-left:-11.6pt;margin-top:769.7pt;width:346.4pt;height:16.7pt;z-index:251661312;mso-position-vertical-relative:page;mso-width-relative:margin;mso-height-relative:margin" coordsize="43990,2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">
              <v:shapetype id="_x0000_t202" coordsize="21600,21600" o:spt="202" path="m,l,21600r21600,l21600,xe">
                <v:stroke joinstyle="miter"/>
                <v:path gradientshapeok="t" o:connecttype="rect"/>
              </v:shapetype>
              <v:shape id="_x0000_s1028" type="#_x0000_t202" style="position:absolute;left:31805;width:12185;height:2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" filled="f" stroked="f">
                <v:textbox style="mso-fit-shape-to-text:t" inset="0,0,0,0">
                  <w:txbxContent>
                    <w:p w14:paraId="2790CE87" w14:textId="77777777" w:rsidR="00D52C24" w:rsidRPr="00D52C24" w:rsidRDefault="00D52C24" w:rsidP="00D52C24">
                      <w:pPr>
                        <w:rPr>
                          <w:rFonts w:asciiTheme="majorHAnsi" w:hAnsiTheme="majorHAnsi" w:cstheme="majorHAnsi"/>
                          <w:color w:val="252525"/>
                          <w:spacing w:val="10"/>
                        </w:rPr>
                      </w:pPr>
                      <w:r w:rsidRPr="00D52C24">
                        <w:rPr>
                          <w:rFonts w:asciiTheme="majorHAnsi" w:hAnsiTheme="majorHAnsi" w:cstheme="majorHAnsi"/>
                          <w:color w:val="252525"/>
                          <w:spacing w:val="10"/>
                        </w:rPr>
                        <w:t>www.hailo.ai</w:t>
                      </w:r>
                    </w:p>
                  </w:txbxContent>
                </v:textbox>
              </v:shape>
              <v:shape id="_x0000_s1029" type="#_x0000_t202" style="position:absolute;left:30082;width:1321;height:2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" filled="f" stroked="f">
                <v:textbox style="mso-fit-shape-to-text:t" inset="0,0,0,0">
                  <w:txbxContent>
                    <w:p w14:paraId="079CCCAD" w14:textId="77777777" w:rsidR="00D52C24" w:rsidRPr="00D52C24" w:rsidRDefault="00D52C24" w:rsidP="00D52C24">
                      <w:pPr>
                        <w:jc w:val="center"/>
                        <w:rPr>
                          <w:rFonts w:cstheme="minorHAnsi"/>
                          <w:color w:val="252525"/>
                          <w:spacing w:val="10"/>
                        </w:rPr>
                      </w:pPr>
                      <w:r w:rsidRPr="00D52C24">
                        <w:rPr>
                          <w:rFonts w:cstheme="minorHAnsi"/>
                          <w:color w:val="252525"/>
                          <w:spacing w:val="10"/>
                        </w:rPr>
                        <w:t>|</w:t>
                      </w:r>
                    </w:p>
                  </w:txbxContent>
                </v:textbox>
              </v:shape>
              <v:shape id="_x0000_s1030" type="#_x0000_t202" style="position:absolute;width:29507;height:2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" filled="f" stroked="f">
                <v:textbox style="mso-fit-shape-to-text:t" inset="0,0,0,0">
                  <w:txbxContent>
                    <w:p w14:paraId="2687F795" w14:textId="77777777" w:rsidR="00D52C24" w:rsidRPr="00D52C24" w:rsidRDefault="00D52C24" w:rsidP="00D52C24">
                      <w:pPr>
                        <w:jc w:val="right"/>
                        <w:rPr>
                          <w:rFonts w:asciiTheme="majorHAnsi" w:hAnsiTheme="majorHAnsi" w:cstheme="majorHAnsi"/>
                          <w:color w:val="252525"/>
                          <w:spacing w:val="10"/>
                        </w:rPr>
                      </w:pPr>
                      <w:r w:rsidRPr="00D52C24">
                        <w:rPr>
                          <w:rFonts w:asciiTheme="majorHAnsi" w:hAnsiTheme="majorHAnsi" w:cstheme="majorHAnsi"/>
                          <w:color w:val="252525"/>
                          <w:spacing w:val="10"/>
                        </w:rPr>
                        <w:t xml:space="preserve">Yigal Alon </w:t>
                      </w:r>
                      <w:r w:rsidR="001E4494">
                        <w:rPr>
                          <w:rFonts w:asciiTheme="majorHAnsi" w:hAnsiTheme="majorHAnsi" w:cstheme="majorHAnsi"/>
                          <w:color w:val="252525"/>
                          <w:spacing w:val="10"/>
                        </w:rPr>
                        <w:t>82</w:t>
                      </w:r>
                      <w:r w:rsidRPr="00D52C24">
                        <w:rPr>
                          <w:rFonts w:asciiTheme="majorHAnsi" w:hAnsiTheme="majorHAnsi" w:cstheme="majorHAnsi"/>
                          <w:color w:val="252525"/>
                          <w:spacing w:val="10"/>
                        </w:rPr>
                        <w:t xml:space="preserve">, Tel Aviv, Israel </w:t>
                      </w:r>
                      <w:r w:rsidR="00B53970" w:rsidRPr="00B53970">
                        <w:rPr>
                          <w:rFonts w:asciiTheme="majorHAnsi" w:hAnsiTheme="majorHAnsi" w:cstheme="majorHAnsi"/>
                          <w:color w:val="252525"/>
                          <w:spacing w:val="10"/>
                        </w:rPr>
                        <w:t>6789124</w:t>
                      </w:r>
                    </w:p>
                  </w:txbxContent>
                </v:textbox>
              </v:shape>
              <w10:wrap anchory="page"/>
            </v:group>
          </w:pict>
        </mc:Fallback>
      </mc:AlternateContent>
    </w:r>
    <w:r w:rsidRPr="00D52C24">
      <w:rPr>
        <w:noProof/>
      </w:rPr>
      <mc:AlternateContent>
        <mc:Choice Requires="wpg">
          <w:drawing>
            <wp:anchor distT="0" distB="0" distL="114300" distR="114300" simplePos="0" relativeHeight="251662336" behindDoc="1" locked="0" layoutInCell="1" allowOverlap="1" wp14:anchorId="1AF6E56F" wp14:editId="0CCC8A1A">
              <wp:simplePos x="0" y="0"/>
              <wp:positionH relativeFrom="page">
                <wp:posOffset>4191000</wp:posOffset>
              </wp:positionH>
              <wp:positionV relativeFrom="page">
                <wp:posOffset>9717405</wp:posOffset>
              </wp:positionV>
              <wp:extent cx="12164400" cy="975600"/>
              <wp:effectExtent l="0" t="0" r="8890" b="0"/>
              <wp:wrapNone/>
              <wp:docPr id="2075114041" name="Group 2075114041"/>
              <wp:cNvGraphicFramePr/>
              <a:graphic xmlns:a="http://schemas.openxmlformats.org/drawingml/2006/main">
                <a:graphicData uri="http://schemas.microsoft.com/office/word/2010/wordprocessingGroup">
                  <wpg:wgp>
                    <wpg:cNvGrpSpPr/>
                    <wpg:grpSpPr>
                      <a:xfrm>
                        <a:off x="0" y="0"/>
                        <a:ext cx="12164400" cy="975600"/>
                        <a:chOff x="0" y="0"/>
                        <a:chExt cx="5789410" cy="464977"/>
                      </a:xfrm>
                    </wpg:grpSpPr>
                    <wpg:grpSp>
                      <wpg:cNvPr id="2075114042" name="Group 2075114042"/>
                      <wpg:cNvGrpSpPr/>
                      <wpg:grpSpPr>
                        <a:xfrm>
                          <a:off x="0" y="0"/>
                          <a:ext cx="1383960" cy="464977"/>
                          <a:chOff x="0" y="0"/>
                          <a:chExt cx="1383960" cy="464977"/>
                        </a:xfrm>
                      </wpg:grpSpPr>
                      <wps:wsp>
                        <wps:cNvPr id="2075114043" name="Oval 2075114043"/>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75114044" name="Oval 2075114044"/>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75114045" name="Oval 2075114045"/>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75114046" name="Oval 2075114046"/>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75114047" name="Oval 2075114047"/>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76" name="Freeform 6976"/>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77" name="Freeform 6977"/>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78" name="Freeform 6978"/>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79" name="Freeform 6979"/>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80" name="Freeform 6980"/>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6982" name="Group 6982"/>
                      <wpg:cNvGrpSpPr/>
                      <wpg:grpSpPr>
                        <a:xfrm>
                          <a:off x="1439723" y="0"/>
                          <a:ext cx="1416482" cy="464820"/>
                          <a:chOff x="-32824" y="0"/>
                          <a:chExt cx="1416784" cy="464977"/>
                        </a:xfrm>
                      </wpg:grpSpPr>
                      <wps:wsp>
                        <wps:cNvPr id="6983" name="Oval 6983"/>
                        <wps:cNvSpPr>
                          <a:spLocks noChangeArrowheads="1"/>
                        </wps:cNvSpPr>
                        <wps:spPr bwMode="auto">
                          <a:xfrm rot="16200000">
                            <a:off x="-32739"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4" name="Oval 6984"/>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5" name="Oval 6985"/>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6" name="Oval 6986"/>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7" name="Oval 6987"/>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8" name="Freeform 6988"/>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89" name="Freeform 6989"/>
                        <wps:cNvSpPr/>
                        <wps:spPr>
                          <a:xfrm>
                            <a:off x="-32739"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90" name="Freeform 6990"/>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91" name="Freeform 6991"/>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92" name="Freeform 6992"/>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6993" name="Group 6993"/>
                      <wpg:cNvGrpSpPr/>
                      <wpg:grpSpPr>
                        <a:xfrm>
                          <a:off x="2933205" y="0"/>
                          <a:ext cx="1383665" cy="464820"/>
                          <a:chOff x="0" y="0"/>
                          <a:chExt cx="1383960" cy="464977"/>
                        </a:xfrm>
                      </wpg:grpSpPr>
                      <wps:wsp>
                        <wps:cNvPr id="6994" name="Oval 6994"/>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5" name="Oval 6995"/>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6" name="Oval 6996"/>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7" name="Oval 6997"/>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8" name="Oval 6998"/>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9" name="Freeform 6999"/>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7000" name="Freeform 7000"/>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7001" name="Freeform 7001"/>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7002" name="Freeform 7002"/>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7003" name="Freeform 7003"/>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7004" name="Group 7004"/>
                      <wpg:cNvGrpSpPr/>
                      <wpg:grpSpPr>
                        <a:xfrm>
                          <a:off x="4405745" y="0"/>
                          <a:ext cx="1383665" cy="464820"/>
                          <a:chOff x="0" y="0"/>
                          <a:chExt cx="1383960" cy="464977"/>
                        </a:xfrm>
                      </wpg:grpSpPr>
                      <wps:wsp>
                        <wps:cNvPr id="7005" name="Oval 7005"/>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7006" name="Oval 7006"/>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7007" name="Oval 7007"/>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37093344" name="Oval 937093344"/>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37093345" name="Oval 937093345"/>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37093346" name="Freeform 937093346"/>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937093348" name="Freeform 937093348"/>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937093349" name="Freeform 937093349"/>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937093350" name="Freeform 937093350"/>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937093351" name="Freeform 937093351"/>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0CF3DA99" id="Group 2075114041" o:spid="_x0000_s1026" style="position:absolute;margin-left:330pt;margin-top:765.15pt;width:957.85pt;height:76.8pt;z-index:-251654144;mso-position-horizontal-relative:page;mso-position-vertical-relative:page;mso-width-relative:margin;mso-height-relative:margin" coordsize="57894,4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">
              <v:group id="Group 2075114042" o:spid="_x0000_s1027" style="position:absolute;width:13839;height:4649"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">
                <v:oval id="Oval 2075114043" o:spid="_x0000_s1028"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" fillcolor="#d4dde6" stroked="f">
                  <v:fill opacity="39321f"/>
                </v:oval>
                <v:oval id="Oval 2075114044" o:spid="_x0000_s1029"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" fillcolor="#d4dde6" stroked="f">
                  <v:fill opacity="39321f"/>
                </v:oval>
                <v:oval id="Oval 2075114045" o:spid="_x0000_s1030"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" fillcolor="#d4dde6" stroked="f">
                  <v:fill opacity="39321f"/>
                </v:oval>
                <v:oval id="Oval 2075114046" o:spid="_x0000_s1031"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" fillcolor="#d4dde6" stroked="f">
                  <v:fill opacity="39321f"/>
                </v:oval>
                <v:oval id="Oval 2075114047" o:spid="_x0000_s1032"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" fillcolor="#d4dde6" stroked="f">
                  <v:fill opacity="39321f"/>
                </v:oval>
                <v:shape id="Freeform 6976" o:spid="_x0000_s1033"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6977" o:spid="_x0000_s1034"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78" o:spid="_x0000_s1035"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79" o:spid="_x0000_s1036"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80" o:spid="_x0000_s1037"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6982" o:spid="_x0000_s1038" style="position:absolute;left:14397;width:14165;height:4648" coordorigin="-328" coordsize="14167,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">
                <v:oval id="Oval 6983" o:spid="_x0000_s1039" style="position:absolute;left:-327;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" fillcolor="#d4dde6" stroked="f">
                  <v:fill opacity="39321f"/>
                </v:oval>
                <v:oval id="Oval 6984" o:spid="_x0000_s1040"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" fillcolor="#d4dde6" stroked="f">
                  <v:fill opacity="39321f"/>
                </v:oval>
                <v:oval id="Oval 6985" o:spid="_x0000_s1041"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" fillcolor="#d4dde6" stroked="f">
                  <v:fill opacity="39321f"/>
                </v:oval>
                <v:oval id="Oval 6986" o:spid="_x0000_s1042"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" fillcolor="#d4dde6" stroked="f">
                  <v:fill opacity="39321f"/>
                </v:oval>
                <v:oval id="Oval 6987" o:spid="_x0000_s1043"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" fillcolor="#d4dde6" stroked="f">
                  <v:fill opacity="39321f"/>
                </v:oval>
                <v:shape id="Freeform 6988" o:spid="_x0000_s1044"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6989" o:spid="_x0000_s1045" style="position:absolute;left:-327;top:2967;width:2319;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90" o:spid="_x0000_s1046"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91" o:spid="_x0000_s1047"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92" o:spid="_x0000_s1048"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6993" o:spid="_x0000_s1049" style="position:absolute;left:29332;width:13836;height:4648"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">
                <v:oval id="Oval 6994" o:spid="_x0000_s1050"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" fillcolor="#d4dde6" stroked="f">
                  <v:fill opacity="39321f"/>
                </v:oval>
                <v:oval id="Oval 6995" o:spid="_x0000_s1051"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" fillcolor="#d4dde6" stroked="f">
                  <v:fill opacity="39321f"/>
                </v:oval>
                <v:oval id="Oval 6996" o:spid="_x0000_s1052"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" fillcolor="#d4dde6" stroked="f">
                  <v:fill opacity="39321f"/>
                </v:oval>
                <v:oval id="Oval 6997" o:spid="_x0000_s1053"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" fillcolor="#d4dde6" stroked="f">
                  <v:fill opacity="39321f"/>
                </v:oval>
                <v:oval id="Oval 6998" o:spid="_x0000_s1054"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" fillcolor="#d4dde6" stroked="f">
                  <v:fill opacity="39321f"/>
                </v:oval>
                <v:shape id="Freeform 6999" o:spid="_x0000_s1055"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7000" o:spid="_x0000_s1056"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7001" o:spid="_x0000_s1057"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7002" o:spid="_x0000_s1058"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7003" o:spid="_x0000_s1059"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7004" o:spid="_x0000_s1060" style="position:absolute;left:44057;width:13837;height:4648"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">
                <v:oval id="Oval 7005" o:spid="_x0000_s1061"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" fillcolor="#d4dde6" stroked="f">
                  <v:fill opacity="39321f"/>
                </v:oval>
                <v:oval id="Oval 7006" o:spid="_x0000_s1062"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" fillcolor="#d4dde6" stroked="f">
                  <v:fill opacity="39321f"/>
                </v:oval>
                <v:oval id="Oval 7007" o:spid="_x0000_s1063"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" fillcolor="#d4dde6" stroked="f">
                  <v:fill opacity="39321f"/>
                </v:oval>
                <v:oval id="Oval 937093344" o:spid="_x0000_s1064"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" fillcolor="#d4dde6" stroked="f">
                  <v:fill opacity="39321f"/>
                </v:oval>
                <v:oval id="Oval 937093345" o:spid="_x0000_s1065"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" fillcolor="#d4dde6" stroked="f">
                  <v:fill opacity="39321f"/>
                </v:oval>
                <v:shape id="Freeform 937093346" o:spid="_x0000_s1066"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937093348" o:spid="_x0000_s1067"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937093349" o:spid="_x0000_s1068"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937093350" o:spid="_x0000_s1069"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937093351" o:spid="_x0000_s1070"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6B8052" w14:textId="77777777" w:rsidR="0081318F" w:rsidRDefault="0081318F" w:rsidP="00AD79D1">
      <w:r>
        <w:separator/>
      </w:r>
    </w:p>
  </w:footnote>
  <w:footnote w:type="continuationSeparator" w:id="0">
    <w:p w14:paraId="44164613" w14:textId="77777777" w:rsidR="0081318F" w:rsidRDefault="0081318F" w:rsidP="00AD7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4321D6" w14:textId="77777777" w:rsidR="00B53970" w:rsidRDefault="00B5397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699E5F" w14:textId="77777777" w:rsidR="00D52C24" w:rsidRDefault="002C52EE">
    <w:pPr>
      <w:pStyle w:val="Header"/>
    </w:pPr>
    <w:r>
      <w:rPr>
        <w:noProof/>
      </w:rPr>
      <w:drawing>
        <wp:anchor distT="0" distB="0" distL="114300" distR="114300" simplePos="0" relativeHeight="251664384" behindDoc="0" locked="0" layoutInCell="1" allowOverlap="1" wp14:anchorId="5D054CED" wp14:editId="2F64F870">
          <wp:simplePos x="0" y="0"/>
          <wp:positionH relativeFrom="margin">
            <wp:posOffset>0</wp:posOffset>
          </wp:positionH>
          <wp:positionV relativeFrom="page">
            <wp:posOffset>540385</wp:posOffset>
          </wp:positionV>
          <wp:extent cx="1638000" cy="489600"/>
          <wp:effectExtent l="0" t="0" r="635" b="5715"/>
          <wp:wrapNone/>
          <wp:docPr id="937093352" name="Picture 937093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ailo_logo-tagline.emf"/>
                  <pic:cNvPicPr/>
                </pic:nvPicPr>
                <pic:blipFill>
                  <a:blip r:embed="rId1">
                    <a:extLst>
                      <a:ext uri="{28A0092B-C50C-407E-A947-70E740481C1C}">
                        <a14:useLocalDpi xmlns:a14="http://schemas.microsoft.com/office/drawing/2010/main" val="0"/>
                      </a:ext>
                    </a:extLst>
                  </a:blip>
                  <a:stretch>
                    <a:fillRect/>
                  </a:stretch>
                </pic:blipFill>
                <pic:spPr>
                  <a:xfrm>
                    <a:off x="0" y="0"/>
                    <a:ext cx="1638000" cy="48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BF4967" w14:textId="77777777" w:rsidR="00D52C24" w:rsidRDefault="00D52C24">
    <w:pPr>
      <w:pStyle w:val="Header"/>
    </w:pPr>
    <w:r>
      <w:rPr>
        <w:noProof/>
      </w:rPr>
      <w:drawing>
        <wp:anchor distT="0" distB="0" distL="114300" distR="114300" simplePos="0" relativeHeight="251659264" behindDoc="0" locked="0" layoutInCell="1" allowOverlap="1" wp14:anchorId="0E865E11" wp14:editId="53D36D98">
          <wp:simplePos x="0" y="0"/>
          <wp:positionH relativeFrom="margin">
            <wp:posOffset>0</wp:posOffset>
          </wp:positionH>
          <wp:positionV relativeFrom="page">
            <wp:posOffset>540385</wp:posOffset>
          </wp:positionV>
          <wp:extent cx="1638000" cy="489600"/>
          <wp:effectExtent l="0" t="0" r="635" b="571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ailo_logo-tagline.emf"/>
                  <pic:cNvPicPr/>
                </pic:nvPicPr>
                <pic:blipFill>
                  <a:blip r:embed="rId1">
                    <a:extLst>
                      <a:ext uri="{28A0092B-C50C-407E-A947-70E740481C1C}">
                        <a14:useLocalDpi xmlns:a14="http://schemas.microsoft.com/office/drawing/2010/main" val="0"/>
                      </a:ext>
                    </a:extLst>
                  </a:blip>
                  <a:stretch>
                    <a:fillRect/>
                  </a:stretch>
                </pic:blipFill>
                <pic:spPr>
                  <a:xfrm>
                    <a:off x="0" y="0"/>
                    <a:ext cx="1638000" cy="489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200140B"/>
    <w:multiLevelType w:val="hybridMultilevel"/>
    <w:tmpl w:val="38823DB4"/>
    <w:lvl w:ilvl="0" w:tplc="759688B8">
      <w:start w:val="1"/>
      <w:numFmt w:val="bullet"/>
      <w:pStyle w:val="FunctionName"/>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E326DEC"/>
    <w:multiLevelType w:val="hybridMultilevel"/>
    <w:tmpl w:val="3028F7FC"/>
    <w:lvl w:ilvl="0" w:tplc="2CEA6A7E">
      <w:start w:val="1"/>
      <w:numFmt w:val="decimal"/>
      <w:pStyle w:val="Hialotextno"/>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DE46F7C"/>
    <w:multiLevelType w:val="hybridMultilevel"/>
    <w:tmpl w:val="7B3E986C"/>
    <w:lvl w:ilvl="0" w:tplc="0B40F3C8">
      <w:start w:val="1"/>
      <w:numFmt w:val="bullet"/>
      <w:pStyle w:val="Hailobullets"/>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43306825">
    <w:abstractNumId w:val="0"/>
  </w:num>
  <w:num w:numId="2" w16cid:durableId="598681764">
    <w:abstractNumId w:val="1"/>
  </w:num>
  <w:num w:numId="3" w16cid:durableId="183888067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attachedTemplate r:id="rId1"/>
  <w:defaultTabStop w:val="567"/>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318F"/>
    <w:rsid w:val="00010F0E"/>
    <w:rsid w:val="0006232E"/>
    <w:rsid w:val="00073B3A"/>
    <w:rsid w:val="00135B6B"/>
    <w:rsid w:val="001640FA"/>
    <w:rsid w:val="00190EF4"/>
    <w:rsid w:val="001A67F1"/>
    <w:rsid w:val="001E4494"/>
    <w:rsid w:val="001F6F6E"/>
    <w:rsid w:val="00246AD5"/>
    <w:rsid w:val="002626B0"/>
    <w:rsid w:val="002C52EE"/>
    <w:rsid w:val="002C544F"/>
    <w:rsid w:val="00353E15"/>
    <w:rsid w:val="00354ABB"/>
    <w:rsid w:val="00373A9E"/>
    <w:rsid w:val="00376612"/>
    <w:rsid w:val="003D4A32"/>
    <w:rsid w:val="00455174"/>
    <w:rsid w:val="00463CAF"/>
    <w:rsid w:val="00475B17"/>
    <w:rsid w:val="0049591C"/>
    <w:rsid w:val="004F1AB1"/>
    <w:rsid w:val="00520D9E"/>
    <w:rsid w:val="00536F2A"/>
    <w:rsid w:val="0053758A"/>
    <w:rsid w:val="005A5CC5"/>
    <w:rsid w:val="005D0EF3"/>
    <w:rsid w:val="00602E0F"/>
    <w:rsid w:val="0062291A"/>
    <w:rsid w:val="006362A2"/>
    <w:rsid w:val="00694413"/>
    <w:rsid w:val="006A710A"/>
    <w:rsid w:val="006B5F1E"/>
    <w:rsid w:val="006C5129"/>
    <w:rsid w:val="006F6D05"/>
    <w:rsid w:val="00702EBA"/>
    <w:rsid w:val="00752708"/>
    <w:rsid w:val="007D5BEE"/>
    <w:rsid w:val="0081318F"/>
    <w:rsid w:val="00837348"/>
    <w:rsid w:val="00845A3E"/>
    <w:rsid w:val="00885E6E"/>
    <w:rsid w:val="008E327A"/>
    <w:rsid w:val="00910458"/>
    <w:rsid w:val="0094112B"/>
    <w:rsid w:val="0095500E"/>
    <w:rsid w:val="0097194C"/>
    <w:rsid w:val="009A00C8"/>
    <w:rsid w:val="009E221A"/>
    <w:rsid w:val="00A320B7"/>
    <w:rsid w:val="00A90E15"/>
    <w:rsid w:val="00A9702F"/>
    <w:rsid w:val="00AD117C"/>
    <w:rsid w:val="00AD79D1"/>
    <w:rsid w:val="00B11C0E"/>
    <w:rsid w:val="00B30FF8"/>
    <w:rsid w:val="00B53970"/>
    <w:rsid w:val="00B65F72"/>
    <w:rsid w:val="00B8590B"/>
    <w:rsid w:val="00BB04B3"/>
    <w:rsid w:val="00BB40E1"/>
    <w:rsid w:val="00BE3798"/>
    <w:rsid w:val="00BF12FE"/>
    <w:rsid w:val="00C008D8"/>
    <w:rsid w:val="00C110F8"/>
    <w:rsid w:val="00C226C7"/>
    <w:rsid w:val="00C65644"/>
    <w:rsid w:val="00C800A7"/>
    <w:rsid w:val="00CE6468"/>
    <w:rsid w:val="00D16339"/>
    <w:rsid w:val="00D52C24"/>
    <w:rsid w:val="00DF0477"/>
    <w:rsid w:val="00E208A1"/>
    <w:rsid w:val="00E25B74"/>
    <w:rsid w:val="00E318AF"/>
    <w:rsid w:val="00E67C14"/>
    <w:rsid w:val="00E916A4"/>
    <w:rsid w:val="00EA294D"/>
    <w:rsid w:val="00EA6694"/>
    <w:rsid w:val="00EE4EF0"/>
    <w:rsid w:val="00EF0791"/>
    <w:rsid w:val="00EF33E4"/>
    <w:rsid w:val="00F010FB"/>
    <w:rsid w:val="00F012DC"/>
    <w:rsid w:val="00F04B6A"/>
    <w:rsid w:val="00F53CDB"/>
    <w:rsid w:val="00F75AF8"/>
    <w:rsid w:val="00FB3130"/>
    <w:rsid w:val="00FF7ACC"/>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0A35C1"/>
  <w15:chartTrackingRefBased/>
  <w15:docId w15:val="{3E6EC3A0-E32C-4C51-9BA7-0EF7F8E7FE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he-IL"/>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heme="minorEastAsia"/>
    </w:rPr>
  </w:style>
  <w:style w:type="paragraph" w:styleId="Heading1">
    <w:name w:val="heading 1"/>
    <w:basedOn w:val="Normal"/>
    <w:next w:val="Normal"/>
    <w:link w:val="Heading1Char"/>
    <w:uiPriority w:val="9"/>
    <w:qFormat/>
    <w:rsid w:val="00E916A4"/>
    <w:pPr>
      <w:keepNext/>
      <w:keepLines/>
      <w:spacing w:before="240"/>
      <w:outlineLvl w:val="0"/>
    </w:pPr>
    <w:rPr>
      <w:rFonts w:asciiTheme="majorHAnsi" w:eastAsiaTheme="majorEastAsia" w:hAnsiTheme="majorHAnsi" w:cstheme="majorBidi"/>
      <w:color w:val="007192" w:themeColor="accent1" w:themeShade="BF"/>
      <w:sz w:val="32"/>
      <w:szCs w:val="32"/>
    </w:rPr>
  </w:style>
  <w:style w:type="paragraph" w:styleId="Heading2">
    <w:name w:val="heading 2"/>
    <w:basedOn w:val="Normal"/>
    <w:next w:val="Normal"/>
    <w:link w:val="Heading2Char"/>
    <w:uiPriority w:val="9"/>
    <w:unhideWhenUsed/>
    <w:qFormat/>
    <w:rsid w:val="0081318F"/>
    <w:pPr>
      <w:keepNext/>
      <w:keepLines/>
      <w:spacing w:before="40"/>
      <w:outlineLvl w:val="1"/>
    </w:pPr>
    <w:rPr>
      <w:rFonts w:asciiTheme="majorHAnsi" w:eastAsiaTheme="majorEastAsia" w:hAnsiTheme="majorHAnsi" w:cstheme="majorBidi"/>
      <w:color w:val="007192"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5A5CC5"/>
    <w:pPr>
      <w:autoSpaceDE w:val="0"/>
      <w:autoSpaceDN w:val="0"/>
      <w:bidi/>
      <w:adjustRightInd w:val="0"/>
      <w:spacing w:line="288" w:lineRule="auto"/>
      <w:textAlignment w:val="center"/>
    </w:pPr>
    <w:rPr>
      <w:rFonts w:ascii="Adobe Hebrew" w:eastAsiaTheme="minorHAnsi" w:hAnsi="Adobe Hebrew" w:cs="Adobe Hebrew"/>
      <w:color w:val="000000"/>
      <w:kern w:val="0"/>
    </w:rPr>
  </w:style>
  <w:style w:type="paragraph" w:customStyle="1" w:styleId="Bullets2">
    <w:name w:val="Bullets 2"/>
    <w:basedOn w:val="Normal"/>
    <w:uiPriority w:val="99"/>
    <w:rsid w:val="00E318AF"/>
    <w:pPr>
      <w:suppressAutoHyphens/>
      <w:autoSpaceDE w:val="0"/>
      <w:autoSpaceDN w:val="0"/>
      <w:adjustRightInd w:val="0"/>
      <w:spacing w:after="120" w:line="280" w:lineRule="atLeast"/>
      <w:ind w:left="360" w:hanging="360"/>
      <w:textAlignment w:val="center"/>
    </w:pPr>
    <w:rPr>
      <w:rFonts w:ascii="Montserrat Light" w:eastAsiaTheme="minorHAnsi" w:hAnsi="Montserrat Light" w:cs="Montserrat Light"/>
      <w:color w:val="001747"/>
      <w:kern w:val="0"/>
      <w:sz w:val="20"/>
      <w:szCs w:val="20"/>
    </w:rPr>
  </w:style>
  <w:style w:type="paragraph" w:styleId="Header">
    <w:name w:val="header"/>
    <w:basedOn w:val="Normal"/>
    <w:link w:val="HeaderChar"/>
    <w:uiPriority w:val="99"/>
    <w:unhideWhenUsed/>
    <w:rsid w:val="00AD79D1"/>
    <w:pPr>
      <w:tabs>
        <w:tab w:val="center" w:pos="4680"/>
        <w:tab w:val="right" w:pos="9360"/>
      </w:tabs>
    </w:pPr>
  </w:style>
  <w:style w:type="character" w:customStyle="1" w:styleId="HeaderChar">
    <w:name w:val="Header Char"/>
    <w:basedOn w:val="DefaultParagraphFont"/>
    <w:link w:val="Header"/>
    <w:uiPriority w:val="99"/>
    <w:rsid w:val="00AD79D1"/>
    <w:rPr>
      <w:rFonts w:eastAsiaTheme="minorEastAsia"/>
    </w:rPr>
  </w:style>
  <w:style w:type="paragraph" w:styleId="Footer">
    <w:name w:val="footer"/>
    <w:basedOn w:val="Normal"/>
    <w:link w:val="FooterChar"/>
    <w:uiPriority w:val="99"/>
    <w:unhideWhenUsed/>
    <w:rsid w:val="00AD79D1"/>
    <w:pPr>
      <w:tabs>
        <w:tab w:val="center" w:pos="4680"/>
        <w:tab w:val="right" w:pos="9360"/>
      </w:tabs>
    </w:pPr>
  </w:style>
  <w:style w:type="character" w:customStyle="1" w:styleId="FooterChar">
    <w:name w:val="Footer Char"/>
    <w:basedOn w:val="DefaultParagraphFont"/>
    <w:link w:val="Footer"/>
    <w:uiPriority w:val="99"/>
    <w:rsid w:val="00AD79D1"/>
    <w:rPr>
      <w:rFonts w:eastAsiaTheme="minorEastAsia"/>
    </w:rPr>
  </w:style>
  <w:style w:type="paragraph" w:styleId="NoSpacing">
    <w:name w:val="No Spacing"/>
    <w:link w:val="NoSpacingChar"/>
    <w:uiPriority w:val="1"/>
    <w:qFormat/>
    <w:rsid w:val="008E327A"/>
    <w:rPr>
      <w:rFonts w:eastAsiaTheme="minorEastAsia"/>
      <w:kern w:val="0"/>
      <w:sz w:val="22"/>
      <w:szCs w:val="22"/>
      <w:lang w:eastAsia="zh-CN" w:bidi="ar-SA"/>
      <w14:ligatures w14:val="none"/>
    </w:rPr>
  </w:style>
  <w:style w:type="character" w:customStyle="1" w:styleId="NoSpacingChar">
    <w:name w:val="No Spacing Char"/>
    <w:basedOn w:val="DefaultParagraphFont"/>
    <w:link w:val="NoSpacing"/>
    <w:uiPriority w:val="1"/>
    <w:rsid w:val="008E327A"/>
    <w:rPr>
      <w:rFonts w:eastAsiaTheme="minorEastAsia"/>
      <w:kern w:val="0"/>
      <w:sz w:val="22"/>
      <w:szCs w:val="22"/>
      <w:lang w:val="en-US" w:eastAsia="zh-CN" w:bidi="ar-SA"/>
      <w14:ligatures w14:val="none"/>
    </w:rPr>
  </w:style>
  <w:style w:type="paragraph" w:customStyle="1" w:styleId="TablePara">
    <w:name w:val="TablePara"/>
    <w:basedOn w:val="Normal"/>
    <w:link w:val="TablePara0"/>
    <w:autoRedefine/>
    <w:qFormat/>
    <w:rsid w:val="00E916A4"/>
    <w:rPr>
      <w:rFonts w:asciiTheme="majorHAnsi" w:eastAsia="SimHei" w:hAnsiTheme="majorHAnsi" w:cs="Open Sans"/>
      <w:bCs/>
      <w:iCs/>
      <w:kern w:val="0"/>
      <w:sz w:val="20"/>
      <w:szCs w:val="20"/>
      <w:lang w:val="x-none" w:eastAsia="x-none" w:bidi="ar-SA"/>
      <w14:ligatures w14:val="none"/>
    </w:rPr>
  </w:style>
  <w:style w:type="character" w:customStyle="1" w:styleId="TablePara0">
    <w:name w:val="TablePara 字符"/>
    <w:link w:val="TablePara"/>
    <w:rsid w:val="00E916A4"/>
    <w:rPr>
      <w:rFonts w:asciiTheme="majorHAnsi" w:eastAsia="SimHei" w:hAnsiTheme="majorHAnsi" w:cs="Open Sans"/>
      <w:bCs/>
      <w:iCs/>
      <w:kern w:val="0"/>
      <w:sz w:val="20"/>
      <w:szCs w:val="20"/>
      <w:lang w:val="x-none" w:eastAsia="x-none" w:bidi="ar-SA"/>
      <w14:ligatures w14:val="none"/>
    </w:rPr>
  </w:style>
  <w:style w:type="paragraph" w:styleId="BodyText">
    <w:name w:val="Body Text"/>
    <w:basedOn w:val="Normal"/>
    <w:link w:val="BodyTextChar"/>
    <w:uiPriority w:val="99"/>
    <w:qFormat/>
    <w:rsid w:val="008E327A"/>
    <w:pPr>
      <w:widowControl w:val="0"/>
      <w:autoSpaceDE w:val="0"/>
      <w:autoSpaceDN w:val="0"/>
    </w:pPr>
    <w:rPr>
      <w:rFonts w:ascii="Open Sans" w:eastAsia="Open Sans" w:hAnsi="Open Sans" w:cs="Open Sans"/>
      <w:kern w:val="0"/>
      <w:sz w:val="20"/>
      <w:szCs w:val="20"/>
      <w:lang w:bidi="ar-SA"/>
      <w14:ligatures w14:val="none"/>
    </w:rPr>
  </w:style>
  <w:style w:type="character" w:customStyle="1" w:styleId="BodyTextChar">
    <w:name w:val="Body Text Char"/>
    <w:basedOn w:val="DefaultParagraphFont"/>
    <w:link w:val="BodyText"/>
    <w:uiPriority w:val="99"/>
    <w:rsid w:val="008E327A"/>
    <w:rPr>
      <w:rFonts w:ascii="Open Sans" w:eastAsia="Open Sans" w:hAnsi="Open Sans" w:cs="Open Sans"/>
      <w:kern w:val="0"/>
      <w:sz w:val="20"/>
      <w:szCs w:val="20"/>
      <w:lang w:val="en-US" w:bidi="ar-SA"/>
      <w14:ligatures w14:val="none"/>
    </w:rPr>
  </w:style>
  <w:style w:type="paragraph" w:customStyle="1" w:styleId="FunctionSubHeadings">
    <w:name w:val="FunctionSubHeadings"/>
    <w:basedOn w:val="Normal"/>
    <w:next w:val="Normal"/>
    <w:link w:val="FunctionSubHeadingsChar"/>
    <w:qFormat/>
    <w:rsid w:val="00E916A4"/>
    <w:pPr>
      <w:suppressAutoHyphens/>
      <w:autoSpaceDE w:val="0"/>
      <w:autoSpaceDN w:val="0"/>
      <w:adjustRightInd w:val="0"/>
      <w:spacing w:before="240"/>
      <w:jc w:val="both"/>
    </w:pPr>
    <w:rPr>
      <w:rFonts w:asciiTheme="majorHAnsi" w:hAnsiTheme="majorHAnsi" w:cs="Open Sans"/>
      <w:b/>
      <w:bCs/>
      <w:w w:val="0"/>
      <w:kern w:val="0"/>
      <w:sz w:val="18"/>
      <w:szCs w:val="18"/>
      <w:lang w:bidi="ar-SA"/>
      <w14:ligatures w14:val="none"/>
    </w:rPr>
  </w:style>
  <w:style w:type="character" w:customStyle="1" w:styleId="FunctionSubHeadingsChar">
    <w:name w:val="FunctionSubHeadings Char"/>
    <w:basedOn w:val="DefaultParagraphFont"/>
    <w:link w:val="FunctionSubHeadings"/>
    <w:rsid w:val="00E916A4"/>
    <w:rPr>
      <w:rFonts w:asciiTheme="majorHAnsi" w:eastAsiaTheme="minorEastAsia" w:hAnsiTheme="majorHAnsi" w:cs="Open Sans"/>
      <w:b/>
      <w:bCs/>
      <w:w w:val="0"/>
      <w:kern w:val="0"/>
      <w:sz w:val="18"/>
      <w:szCs w:val="18"/>
      <w:lang w:val="en-US" w:bidi="ar-SA"/>
      <w14:ligatures w14:val="none"/>
    </w:rPr>
  </w:style>
  <w:style w:type="paragraph" w:customStyle="1" w:styleId="FunctionSyntaxCode">
    <w:name w:val="FunctionSyntaxCode"/>
    <w:basedOn w:val="Normal"/>
    <w:link w:val="FunctionSyntaxCodeChar"/>
    <w:qFormat/>
    <w:rsid w:val="00E916A4"/>
    <w:pPr>
      <w:ind w:left="720"/>
      <w:jc w:val="both"/>
    </w:pPr>
    <w:rPr>
      <w:rFonts w:asciiTheme="majorHAnsi" w:hAnsiTheme="majorHAnsi" w:cs="Consolas"/>
      <w:kern w:val="0"/>
      <w:sz w:val="20"/>
      <w:lang w:bidi="ar-SA"/>
      <w14:ligatures w14:val="none"/>
    </w:rPr>
  </w:style>
  <w:style w:type="character" w:customStyle="1" w:styleId="FunctionSyntaxCodeChar">
    <w:name w:val="FunctionSyntaxCode Char"/>
    <w:basedOn w:val="DefaultParagraphFont"/>
    <w:link w:val="FunctionSyntaxCode"/>
    <w:rsid w:val="00E916A4"/>
    <w:rPr>
      <w:rFonts w:asciiTheme="majorHAnsi" w:eastAsiaTheme="minorEastAsia" w:hAnsiTheme="majorHAnsi" w:cs="Consolas"/>
      <w:kern w:val="0"/>
      <w:sz w:val="20"/>
      <w:lang w:val="en-US" w:bidi="ar-SA"/>
      <w14:ligatures w14:val="none"/>
    </w:rPr>
  </w:style>
  <w:style w:type="character" w:customStyle="1" w:styleId="error">
    <w:name w:val="error"/>
    <w:basedOn w:val="DefaultParagraphFont"/>
    <w:rsid w:val="008E327A"/>
  </w:style>
  <w:style w:type="paragraph" w:customStyle="1" w:styleId="FunctionName">
    <w:name w:val="FunctionName"/>
    <w:basedOn w:val="ListParagraph"/>
    <w:link w:val="FunctionNameChar"/>
    <w:qFormat/>
    <w:rsid w:val="00E916A4"/>
    <w:pPr>
      <w:numPr>
        <w:numId w:val="1"/>
      </w:numPr>
      <w:jc w:val="both"/>
    </w:pPr>
    <w:rPr>
      <w:rFonts w:asciiTheme="majorHAnsi" w:hAnsiTheme="majorHAnsi" w:cs="Open Sans"/>
      <w:b/>
      <w:kern w:val="0"/>
      <w:sz w:val="20"/>
      <w:szCs w:val="22"/>
      <w:lang w:val="en-GB" w:bidi="ar-SA"/>
      <w14:ligatures w14:val="none"/>
    </w:rPr>
  </w:style>
  <w:style w:type="character" w:customStyle="1" w:styleId="FunctionNameChar">
    <w:name w:val="FunctionName Char"/>
    <w:basedOn w:val="DefaultParagraphFont"/>
    <w:link w:val="FunctionName"/>
    <w:rsid w:val="00E916A4"/>
    <w:rPr>
      <w:rFonts w:asciiTheme="majorHAnsi" w:eastAsiaTheme="minorEastAsia" w:hAnsiTheme="majorHAnsi" w:cs="Open Sans"/>
      <w:b/>
      <w:kern w:val="0"/>
      <w:sz w:val="20"/>
      <w:szCs w:val="22"/>
      <w:lang w:val="en-GB" w:bidi="ar-SA"/>
      <w14:ligatures w14:val="none"/>
    </w:rPr>
  </w:style>
  <w:style w:type="paragraph" w:customStyle="1" w:styleId="Disclaimer">
    <w:name w:val="Disclaimer"/>
    <w:basedOn w:val="Normal"/>
    <w:link w:val="DisclaimerChar"/>
    <w:qFormat/>
    <w:rsid w:val="00E916A4"/>
    <w:pPr>
      <w:spacing w:before="155"/>
      <w:ind w:left="560" w:hanging="560"/>
    </w:pPr>
    <w:rPr>
      <w:rFonts w:asciiTheme="majorHAnsi" w:eastAsiaTheme="minorHAnsi" w:hAnsiTheme="majorHAnsi"/>
      <w:b/>
      <w:color w:val="0F154B"/>
      <w:sz w:val="32"/>
      <w:szCs w:val="32"/>
    </w:rPr>
  </w:style>
  <w:style w:type="paragraph" w:customStyle="1" w:styleId="Copyright">
    <w:name w:val="Copyright"/>
    <w:basedOn w:val="Normal"/>
    <w:link w:val="CopyrightChar"/>
    <w:qFormat/>
    <w:rsid w:val="00E916A4"/>
    <w:rPr>
      <w:rFonts w:asciiTheme="majorHAnsi" w:eastAsiaTheme="minorHAnsi" w:hAnsiTheme="majorHAnsi"/>
      <w:b/>
      <w:color w:val="0F154B"/>
      <w:sz w:val="26"/>
      <w:szCs w:val="22"/>
    </w:rPr>
  </w:style>
  <w:style w:type="character" w:customStyle="1" w:styleId="DisclaimerChar">
    <w:name w:val="Disclaimer Char"/>
    <w:basedOn w:val="DefaultParagraphFont"/>
    <w:link w:val="Disclaimer"/>
    <w:rsid w:val="00E916A4"/>
    <w:rPr>
      <w:rFonts w:asciiTheme="majorHAnsi" w:hAnsiTheme="majorHAnsi"/>
      <w:b/>
      <w:color w:val="0F154B"/>
      <w:sz w:val="32"/>
      <w:szCs w:val="32"/>
      <w:lang w:val="en-US"/>
    </w:rPr>
  </w:style>
  <w:style w:type="character" w:customStyle="1" w:styleId="CopyrightChar">
    <w:name w:val="Copyright Char"/>
    <w:basedOn w:val="DefaultParagraphFont"/>
    <w:link w:val="Copyright"/>
    <w:rsid w:val="00E916A4"/>
    <w:rPr>
      <w:rFonts w:asciiTheme="majorHAnsi" w:hAnsiTheme="majorHAnsi"/>
      <w:b/>
      <w:color w:val="0F154B"/>
      <w:sz w:val="26"/>
      <w:szCs w:val="22"/>
      <w:lang w:val="en-US"/>
    </w:rPr>
  </w:style>
  <w:style w:type="paragraph" w:styleId="ListParagraph">
    <w:name w:val="List Paragraph"/>
    <w:basedOn w:val="Normal"/>
    <w:uiPriority w:val="34"/>
    <w:qFormat/>
    <w:rsid w:val="008E327A"/>
    <w:pPr>
      <w:ind w:left="720"/>
      <w:contextualSpacing/>
    </w:pPr>
  </w:style>
  <w:style w:type="paragraph" w:customStyle="1" w:styleId="Hailorun">
    <w:name w:val="Hailo run"/>
    <w:basedOn w:val="Normal"/>
    <w:qFormat/>
    <w:rsid w:val="00E916A4"/>
    <w:pPr>
      <w:spacing w:before="155" w:line="276" w:lineRule="auto"/>
    </w:pPr>
    <w:rPr>
      <w:color w:val="000000" w:themeColor="text1"/>
      <w:sz w:val="20"/>
      <w:szCs w:val="20"/>
    </w:rPr>
  </w:style>
  <w:style w:type="paragraph" w:customStyle="1" w:styleId="Hailobigtitle">
    <w:name w:val="Hailo big title"/>
    <w:basedOn w:val="Hailorun"/>
    <w:qFormat/>
    <w:rsid w:val="00E916A4"/>
    <w:pPr>
      <w:spacing w:before="360"/>
    </w:pPr>
    <w:rPr>
      <w:rFonts w:asciiTheme="majorHAnsi" w:hAnsiTheme="majorHAnsi"/>
      <w:b/>
      <w:bCs/>
      <w:sz w:val="32"/>
      <w:szCs w:val="32"/>
    </w:rPr>
  </w:style>
  <w:style w:type="paragraph" w:customStyle="1" w:styleId="Hailomediumtitle">
    <w:name w:val="Hailo medium title"/>
    <w:basedOn w:val="Hailorun"/>
    <w:qFormat/>
    <w:rsid w:val="00E916A4"/>
    <w:pPr>
      <w:spacing w:before="360"/>
    </w:pPr>
    <w:rPr>
      <w:rFonts w:asciiTheme="majorHAnsi" w:hAnsiTheme="majorHAnsi"/>
      <w:b/>
      <w:bCs/>
      <w:sz w:val="26"/>
      <w:szCs w:val="26"/>
    </w:rPr>
  </w:style>
  <w:style w:type="paragraph" w:customStyle="1" w:styleId="HailoTableHead">
    <w:name w:val="Hailo Table Head"/>
    <w:basedOn w:val="Hailorun"/>
    <w:link w:val="HailoTableHeadChar"/>
    <w:qFormat/>
    <w:rsid w:val="00B8590B"/>
    <w:pPr>
      <w:spacing w:before="100" w:beforeAutospacing="1"/>
    </w:pPr>
    <w:rPr>
      <w:rFonts w:ascii="Montserrat SemiBold" w:hAnsi="Montserrat SemiBold"/>
      <w:b/>
      <w:bCs/>
    </w:rPr>
  </w:style>
  <w:style w:type="character" w:customStyle="1" w:styleId="HailoTableHeadChar">
    <w:name w:val="Hailo Table Head Char"/>
    <w:basedOn w:val="DefaultParagraphFont"/>
    <w:link w:val="HailoTableHead"/>
    <w:rsid w:val="00B8590B"/>
    <w:rPr>
      <w:rFonts w:ascii="Montserrat SemiBold" w:eastAsiaTheme="minorEastAsia" w:hAnsi="Montserrat SemiBold"/>
      <w:b/>
      <w:bCs/>
      <w:color w:val="000000" w:themeColor="text1"/>
      <w:sz w:val="20"/>
      <w:szCs w:val="20"/>
    </w:rPr>
  </w:style>
  <w:style w:type="paragraph" w:customStyle="1" w:styleId="TableParagraph022Indent">
    <w:name w:val="Table Paragraph 0.22 Indent"/>
    <w:basedOn w:val="Normal"/>
    <w:uiPriority w:val="1"/>
    <w:qFormat/>
    <w:rsid w:val="00E916A4"/>
    <w:pPr>
      <w:spacing w:before="36"/>
      <w:ind w:left="122"/>
    </w:pPr>
    <w:rPr>
      <w:rFonts w:asciiTheme="majorHAnsi" w:eastAsia="Open Sans" w:hAnsiTheme="majorHAnsi" w:cs="Open Sans"/>
      <w:w w:val="0"/>
      <w:kern w:val="0"/>
      <w:sz w:val="20"/>
      <w:szCs w:val="20"/>
      <w:lang w:eastAsia="zh-CN" w:bidi="ar-SA"/>
      <w14:ligatures w14:val="none"/>
    </w:rPr>
  </w:style>
  <w:style w:type="table" w:styleId="TableGrid">
    <w:name w:val="Table Grid"/>
    <w:basedOn w:val="TableNormal"/>
    <w:uiPriority w:val="39"/>
    <w:rsid w:val="00CE64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63CAF"/>
    <w:pPr>
      <w:autoSpaceDE w:val="0"/>
      <w:autoSpaceDN w:val="0"/>
      <w:adjustRightInd w:val="0"/>
    </w:pPr>
    <w:rPr>
      <w:rFonts w:ascii="Open Sans" w:hAnsi="Open Sans" w:cs="Open Sans"/>
      <w:color w:val="000000"/>
      <w:kern w:val="0"/>
    </w:rPr>
  </w:style>
  <w:style w:type="paragraph" w:customStyle="1" w:styleId="Hialotextno">
    <w:name w:val="Hialo text no"/>
    <w:basedOn w:val="Hailorun"/>
    <w:qFormat/>
    <w:rsid w:val="00EA6694"/>
    <w:pPr>
      <w:numPr>
        <w:numId w:val="2"/>
      </w:numPr>
      <w:ind w:left="584" w:hanging="357"/>
    </w:pPr>
    <w:rPr>
      <w:w w:val="105"/>
    </w:rPr>
  </w:style>
  <w:style w:type="paragraph" w:customStyle="1" w:styleId="Hailobullets">
    <w:name w:val="Hailo bullets"/>
    <w:basedOn w:val="Hailorun"/>
    <w:qFormat/>
    <w:rsid w:val="00E916A4"/>
    <w:pPr>
      <w:numPr>
        <w:numId w:val="3"/>
      </w:numPr>
      <w:ind w:left="584" w:hanging="357"/>
    </w:pPr>
    <w:rPr>
      <w:w w:val="105"/>
    </w:rPr>
  </w:style>
  <w:style w:type="character" w:customStyle="1" w:styleId="Heading1Char">
    <w:name w:val="Heading 1 Char"/>
    <w:basedOn w:val="DefaultParagraphFont"/>
    <w:link w:val="Heading1"/>
    <w:uiPriority w:val="9"/>
    <w:rsid w:val="00E916A4"/>
    <w:rPr>
      <w:rFonts w:asciiTheme="majorHAnsi" w:eastAsiaTheme="majorEastAsia" w:hAnsiTheme="majorHAnsi" w:cstheme="majorBidi"/>
      <w:color w:val="007192" w:themeColor="accent1" w:themeShade="BF"/>
      <w:sz w:val="32"/>
      <w:szCs w:val="32"/>
    </w:rPr>
  </w:style>
  <w:style w:type="paragraph" w:styleId="Title">
    <w:name w:val="Title"/>
    <w:basedOn w:val="Normal"/>
    <w:next w:val="Normal"/>
    <w:link w:val="TitleChar"/>
    <w:uiPriority w:val="10"/>
    <w:qFormat/>
    <w:rsid w:val="0081318F"/>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1318F"/>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81318F"/>
    <w:rPr>
      <w:color w:val="E3F0FC" w:themeColor="hyperlink"/>
      <w:u w:val="single"/>
    </w:rPr>
  </w:style>
  <w:style w:type="character" w:customStyle="1" w:styleId="Heading2Char">
    <w:name w:val="Heading 2 Char"/>
    <w:basedOn w:val="DefaultParagraphFont"/>
    <w:link w:val="Heading2"/>
    <w:uiPriority w:val="9"/>
    <w:rsid w:val="0081318F"/>
    <w:rPr>
      <w:rFonts w:asciiTheme="majorHAnsi" w:eastAsiaTheme="majorEastAsia" w:hAnsiTheme="majorHAnsi" w:cstheme="majorBidi"/>
      <w:color w:val="007192"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rang\Downloads\Hailo%20A4%20Template%20(1).dotx" TargetMode="External"/></Relationships>
</file>

<file path=word/theme/theme1.xml><?xml version="1.0" encoding="utf-8"?>
<a:theme xmlns:a="http://schemas.openxmlformats.org/drawingml/2006/main" name="Office Theme">
  <a:themeElements>
    <a:clrScheme name="hailo">
      <a:dk1>
        <a:srgbClr val="000000"/>
      </a:dk1>
      <a:lt1>
        <a:srgbClr val="FFFFFF"/>
      </a:lt1>
      <a:dk2>
        <a:srgbClr val="44546A"/>
      </a:dk2>
      <a:lt2>
        <a:srgbClr val="E7E6E6"/>
      </a:lt2>
      <a:accent1>
        <a:srgbClr val="0098C3"/>
      </a:accent1>
      <a:accent2>
        <a:srgbClr val="4175E9"/>
      </a:accent2>
      <a:accent3>
        <a:srgbClr val="FFFFFF"/>
      </a:accent3>
      <a:accent4>
        <a:srgbClr val="FFFFFF"/>
      </a:accent4>
      <a:accent5>
        <a:srgbClr val="D1D1D1"/>
      </a:accent5>
      <a:accent6>
        <a:srgbClr val="D3DEE5"/>
      </a:accent6>
      <a:hlink>
        <a:srgbClr val="E3F0FC"/>
      </a:hlink>
      <a:folHlink>
        <a:srgbClr val="000000"/>
      </a:folHlink>
    </a:clrScheme>
    <a:fontScheme name="Segoe UI">
      <a:majorFont>
        <a:latin typeface="Segoe UI"/>
        <a:ea typeface=""/>
        <a:cs typeface="Segoe UI"/>
      </a:majorFont>
      <a:minorFont>
        <a:latin typeface="Segoe UI Light"/>
        <a:ea typeface=""/>
        <a:cs typeface="Segoe UI Light"/>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C72EDBF7E9831409AD30CBCF7123C62" ma:contentTypeVersion="16" ma:contentTypeDescription="Create a new document." ma:contentTypeScope="" ma:versionID="b755200d0e385d3f50e241043b3064dc">
  <xsd:schema xmlns:xsd="http://www.w3.org/2001/XMLSchema" xmlns:xs="http://www.w3.org/2001/XMLSchema" xmlns:p="http://schemas.microsoft.com/office/2006/metadata/properties" xmlns:ns2="052e7df8-a4a3-4bef-8105-480b3557d6af" xmlns:ns3="e3f6d070-23b5-48ef-b1bb-788187d58a62" targetNamespace="http://schemas.microsoft.com/office/2006/metadata/properties" ma:root="true" ma:fieldsID="3b5da949e33848da4cb126ba45407b30" ns2:_="" ns3:_="">
    <xsd:import namespace="052e7df8-a4a3-4bef-8105-480b3557d6af"/>
    <xsd:import namespace="e3f6d070-23b5-48ef-b1bb-788187d58a6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element ref="ns2:MediaServiceLocatio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3:SharedWithUsers" minOccurs="0"/>
                <xsd:element ref="ns3:SharedWithDetail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2e7df8-a4a3-4bef-8105-480b3557d6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Location" ma:index="13" nillable="true" ma:displayName="Location" ma:indexed="true"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f3408bba-0b72-4d46-8231-da7c78eb093b"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f6d070-23b5-48ef-b1bb-788187d58a62"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3d263f5-569b-42b5-921c-010ae1b12a67}" ma:internalName="TaxCatchAll" ma:showField="CatchAllData" ma:web="e3f6d070-23b5-48ef-b1bb-788187d58a62">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52e7df8-a4a3-4bef-8105-480b3557d6af">
      <Terms xmlns="http://schemas.microsoft.com/office/infopath/2007/PartnerControls"/>
    </lcf76f155ced4ddcb4097134ff3c332f>
    <TaxCatchAll xmlns="e3f6d070-23b5-48ef-b1bb-788187d58a6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5CDAF84-2856-49AE-97E4-AAECAA88271A}"/>
</file>

<file path=customXml/itemProps2.xml><?xml version="1.0" encoding="utf-8"?>
<ds:datastoreItem xmlns:ds="http://schemas.openxmlformats.org/officeDocument/2006/customXml" ds:itemID="{05598B88-14C9-42ED-83A7-87B3CCBFBD87}">
  <ds:schemaRefs>
    <ds:schemaRef ds:uri="http://schemas.openxmlformats.org/officeDocument/2006/bibliography"/>
  </ds:schemaRefs>
</ds:datastoreItem>
</file>

<file path=customXml/itemProps3.xml><?xml version="1.0" encoding="utf-8"?>
<ds:datastoreItem xmlns:ds="http://schemas.openxmlformats.org/officeDocument/2006/customXml" ds:itemID="{F0CEB26F-2B44-41A3-9881-3446DF516094}">
  <ds:schemaRefs>
    <ds:schemaRef ds:uri="http://schemas.microsoft.com/office/2006/metadata/properties"/>
    <ds:schemaRef ds:uri="http://schemas.microsoft.com/office/infopath/2007/PartnerControls"/>
    <ds:schemaRef ds:uri="405c5457-993f-4ad7-8f05-3d548e3c1faa"/>
    <ds:schemaRef ds:uri="2c6f2bbb-5acd-42b4-adef-cf65333eb3a6"/>
    <ds:schemaRef ds:uri="052e7df8-a4a3-4bef-8105-480b3557d6af"/>
    <ds:schemaRef ds:uri="e3f6d070-23b5-48ef-b1bb-788187d58a62"/>
  </ds:schemaRefs>
</ds:datastoreItem>
</file>

<file path=customXml/itemProps4.xml><?xml version="1.0" encoding="utf-8"?>
<ds:datastoreItem xmlns:ds="http://schemas.openxmlformats.org/officeDocument/2006/customXml" ds:itemID="{FB049D38-6572-4950-87AA-1B25AF2B21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Hailo A4 Template (1)</Template>
  <TotalTime>3</TotalTime>
  <Pages>1</Pages>
  <Words>217</Words>
  <Characters>1235</Characters>
  <Application>Microsoft Office Word</Application>
  <DocSecurity>0</DocSecurity>
  <Lines>29</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Moran Gurewitz</dc:creator>
  <cp:keywords/>
  <dc:description/>
  <cp:lastModifiedBy>Moran Gurewitz</cp:lastModifiedBy>
  <cp:revision>10</cp:revision>
  <dcterms:created xsi:type="dcterms:W3CDTF">2024-07-21T12:41:00Z</dcterms:created>
  <dcterms:modified xsi:type="dcterms:W3CDTF">2024-07-21T12:43:00Z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d813517b-4e96-45fd-a72c-9e467ada198f</vt:lpwstr>
  </property>
  <property fmtid="{D5CDD505-2E9C-101B-9397-08002B2CF9AE}" pid="3" name="ContentTypeId">
    <vt:lpwstr>0x0101009C72EDBF7E9831409AD30CBCF7123C62</vt:lpwstr>
  </property>
  <property fmtid="{D5CDD505-2E9C-101B-9397-08002B2CF9AE}" pid="4" name="MediaServiceImageTags">
    <vt:lpwstr/>
  </property>
</Properties>
</file>